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228" w:rsidRDefault="00C57228" w:rsidP="0060433C">
      <w:pPr>
        <w:spacing w:after="0" w:line="240" w:lineRule="auto"/>
        <w:ind w:left="9497"/>
        <w:jc w:val="right"/>
        <w:rPr>
          <w:rFonts w:ascii="Times New Roman" w:hAnsi="Times New Roman"/>
          <w:sz w:val="28"/>
        </w:rPr>
      </w:pPr>
      <w:r w:rsidRPr="00606D70">
        <w:rPr>
          <w:rFonts w:ascii="Times New Roman" w:hAnsi="Times New Roman"/>
          <w:sz w:val="28"/>
        </w:rPr>
        <w:t>Утвержд</w:t>
      </w:r>
      <w:r>
        <w:rPr>
          <w:rFonts w:ascii="Times New Roman" w:hAnsi="Times New Roman"/>
          <w:sz w:val="28"/>
        </w:rPr>
        <w:t>аю</w:t>
      </w:r>
    </w:p>
    <w:p w:rsidR="00C57228" w:rsidRDefault="00C57228" w:rsidP="0060433C">
      <w:pPr>
        <w:spacing w:after="0" w:line="240" w:lineRule="auto"/>
        <w:ind w:left="9497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поселка Пристень</w:t>
      </w:r>
    </w:p>
    <w:p w:rsidR="00C57228" w:rsidRDefault="00C57228" w:rsidP="0060433C">
      <w:pPr>
        <w:spacing w:after="0" w:line="240" w:lineRule="auto"/>
        <w:ind w:left="9497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_______________Т.М.Бурцева </w:t>
      </w:r>
    </w:p>
    <w:p w:rsidR="00C57228" w:rsidRPr="007E062B" w:rsidRDefault="00C57228" w:rsidP="007E062B">
      <w:pPr>
        <w:spacing w:after="280" w:line="240" w:lineRule="auto"/>
        <w:rPr>
          <w:rFonts w:ascii="Times New Roman" w:hAnsi="Times New Roman"/>
          <w:sz w:val="36"/>
        </w:rPr>
      </w:pPr>
      <w:r w:rsidRPr="00825091">
        <w:rPr>
          <w:rFonts w:ascii="Times New Roman" w:hAnsi="Times New Roman"/>
          <w:b/>
          <w:bCs/>
          <w:color w:val="000000"/>
          <w:sz w:val="28"/>
        </w:rPr>
        <w:t>Раздел 1. Общие сведения о муниципальной услуге</w:t>
      </w:r>
    </w:p>
    <w:tbl>
      <w:tblPr>
        <w:tblW w:w="0" w:type="auto"/>
        <w:tblInd w:w="87" w:type="dxa"/>
        <w:tblLayout w:type="fixed"/>
        <w:tblLook w:val="00A0"/>
      </w:tblPr>
      <w:tblGrid>
        <w:gridCol w:w="314"/>
        <w:gridCol w:w="3393"/>
        <w:gridCol w:w="11306"/>
      </w:tblGrid>
      <w:tr w:rsidR="00C57228" w:rsidRPr="001715FC" w:rsidTr="00B338A7">
        <w:trPr>
          <w:trHeight w:val="70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825091" w:rsidRDefault="00C57228" w:rsidP="007E06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825091" w:rsidRDefault="00C57228" w:rsidP="007E06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1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825091" w:rsidRDefault="00C57228" w:rsidP="007E06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>Значение параметра/состояние</w:t>
            </w:r>
          </w:p>
        </w:tc>
      </w:tr>
      <w:tr w:rsidR="00C57228" w:rsidRPr="001715FC" w:rsidTr="00B338A7">
        <w:trPr>
          <w:trHeight w:val="7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825091" w:rsidRDefault="00C57228" w:rsidP="0082509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825091" w:rsidRDefault="00C57228" w:rsidP="0082509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825091" w:rsidRDefault="00C57228" w:rsidP="0082509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C57228" w:rsidRPr="001715FC" w:rsidTr="00C8247F">
        <w:trPr>
          <w:trHeight w:val="155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228" w:rsidRPr="007E062B" w:rsidRDefault="00C57228" w:rsidP="007E06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1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поселка Пристень</w:t>
            </w:r>
          </w:p>
        </w:tc>
      </w:tr>
      <w:tr w:rsidR="00C57228" w:rsidRPr="001715FC" w:rsidTr="00C8247F">
        <w:trPr>
          <w:trHeight w:val="64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228" w:rsidRPr="007E062B" w:rsidRDefault="00C57228" w:rsidP="007E06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1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228" w:rsidRPr="00277389" w:rsidRDefault="00C57228" w:rsidP="00C8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228" w:rsidRPr="001715FC" w:rsidTr="00C8247F">
        <w:trPr>
          <w:trHeight w:val="64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228" w:rsidRPr="007E062B" w:rsidRDefault="00C57228" w:rsidP="007E06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1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Перевод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      </w:r>
          </w:p>
        </w:tc>
      </w:tr>
      <w:tr w:rsidR="00C57228" w:rsidRPr="001715FC" w:rsidTr="00C8247F">
        <w:trPr>
          <w:trHeight w:val="64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228" w:rsidRPr="007E062B" w:rsidRDefault="00C57228" w:rsidP="007E06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1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Перевод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      </w:r>
          </w:p>
        </w:tc>
      </w:tr>
      <w:tr w:rsidR="00C57228" w:rsidRPr="001715FC" w:rsidTr="00C8247F">
        <w:trPr>
          <w:trHeight w:val="497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228" w:rsidRPr="007E062B" w:rsidRDefault="00C57228" w:rsidP="007E06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1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Администрации поселка Пристень от 23.01.2019 №25 «</w:t>
            </w:r>
            <w:r w:rsidRPr="00CC7A9C"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Административного регламента по предоставлению муниципальной услуги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Перевод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      </w:r>
            <w:r w:rsidRPr="00CC7A9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C57228" w:rsidRPr="001715FC" w:rsidTr="00C8247F">
        <w:trPr>
          <w:trHeight w:val="64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228" w:rsidRPr="007E062B" w:rsidRDefault="00C57228" w:rsidP="007E06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Перечень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>подуслуг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91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 w:rsidR="00C57228" w:rsidRPr="001715FC" w:rsidTr="00C8247F">
        <w:trPr>
          <w:trHeight w:val="64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228" w:rsidRPr="007E062B" w:rsidRDefault="00C57228" w:rsidP="007E06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825091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6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оценки качества предоставления </w:t>
            </w:r>
            <w:r w:rsidRPr="007E062B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муниципальной услуги</w:t>
            </w:r>
          </w:p>
        </w:tc>
        <w:tc>
          <w:tcPr>
            <w:tcW w:w="1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228" w:rsidRPr="007E418D" w:rsidRDefault="00C57228" w:rsidP="00C8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5FC">
              <w:rPr>
                <w:rFonts w:ascii="Times New Roman" w:hAnsi="Times New Roman"/>
                <w:sz w:val="24"/>
                <w:szCs w:val="20"/>
              </w:rPr>
              <w:t>Нет</w:t>
            </w:r>
          </w:p>
        </w:tc>
      </w:tr>
    </w:tbl>
    <w:p w:rsidR="00C57228" w:rsidRDefault="00C57228">
      <w:pPr>
        <w:rPr>
          <w:rFonts w:ascii="Times New Roman" w:hAnsi="Times New Roman"/>
          <w:sz w:val="28"/>
        </w:rPr>
      </w:pPr>
    </w:p>
    <w:p w:rsidR="00C57228" w:rsidRDefault="00C57228" w:rsidP="00204B36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  <w:t>Раздел 2. Общие сведения о «подуслугах»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2"/>
        <w:gridCol w:w="994"/>
        <w:gridCol w:w="1555"/>
        <w:gridCol w:w="3120"/>
        <w:gridCol w:w="1133"/>
        <w:gridCol w:w="1136"/>
        <w:gridCol w:w="707"/>
        <w:gridCol w:w="1419"/>
        <w:gridCol w:w="1274"/>
        <w:gridCol w:w="1419"/>
        <w:gridCol w:w="1241"/>
      </w:tblGrid>
      <w:tr w:rsidR="00C57228" w:rsidRPr="001715FC" w:rsidTr="00C8247F">
        <w:trPr>
          <w:trHeight w:val="64"/>
        </w:trPr>
        <w:tc>
          <w:tcPr>
            <w:tcW w:w="694" w:type="pct"/>
            <w:gridSpan w:val="2"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515" w:type="pct"/>
            <w:vMerge w:val="restart"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>Основания отказа в приёме документов</w:t>
            </w:r>
          </w:p>
        </w:tc>
        <w:tc>
          <w:tcPr>
            <w:tcW w:w="1033" w:type="pct"/>
            <w:vMerge w:val="restart"/>
            <w:vAlign w:val="center"/>
          </w:tcPr>
          <w:p w:rsidR="00C57228" w:rsidRPr="007E062B" w:rsidRDefault="00C57228" w:rsidP="00C8247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Основания отказа в предоставлении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375" w:type="pct"/>
            <w:vMerge w:val="restart"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Основания приостановления предоставления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376" w:type="pct"/>
            <w:vMerge w:val="restart"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Срок приостановления предоставления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1126" w:type="pct"/>
            <w:gridSpan w:val="3"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470" w:type="pct"/>
            <w:vMerge w:val="restart"/>
            <w:vAlign w:val="center"/>
          </w:tcPr>
          <w:p w:rsidR="00C57228" w:rsidRPr="007E062B" w:rsidRDefault="00C57228" w:rsidP="00C8247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Способы обращения за получением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411" w:type="pct"/>
            <w:vMerge w:val="restart"/>
            <w:vAlign w:val="center"/>
          </w:tcPr>
          <w:p w:rsidR="00C57228" w:rsidRPr="007E062B" w:rsidRDefault="00C57228" w:rsidP="00C8247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Способы получения результата</w:t>
            </w: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</w:tr>
      <w:tr w:rsidR="00C57228" w:rsidRPr="001715FC" w:rsidTr="00C8247F">
        <w:trPr>
          <w:trHeight w:val="1473"/>
        </w:trPr>
        <w:tc>
          <w:tcPr>
            <w:tcW w:w="365" w:type="pct"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329" w:type="pct"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>При подаче заявления по месту жительства (по месту обращения)</w:t>
            </w:r>
          </w:p>
        </w:tc>
        <w:tc>
          <w:tcPr>
            <w:tcW w:w="515" w:type="pct"/>
            <w:vMerge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3" w:type="pct"/>
            <w:vMerge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vMerge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vMerge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470" w:type="pct"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422" w:type="pct"/>
            <w:vAlign w:val="center"/>
          </w:tcPr>
          <w:p w:rsidR="00C57228" w:rsidRPr="007E062B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062B">
              <w:rPr>
                <w:rFonts w:ascii="Times New Roman" w:hAnsi="Times New Roman"/>
                <w:color w:val="000000"/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470" w:type="pct"/>
            <w:vMerge/>
            <w:vAlign w:val="center"/>
          </w:tcPr>
          <w:p w:rsidR="00C57228" w:rsidRPr="007E062B" w:rsidRDefault="00C57228" w:rsidP="00E40F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vMerge/>
            <w:vAlign w:val="center"/>
          </w:tcPr>
          <w:p w:rsidR="00C57228" w:rsidRPr="007E062B" w:rsidRDefault="00C57228" w:rsidP="00E40F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228" w:rsidRPr="001715FC" w:rsidTr="00C8247F">
        <w:trPr>
          <w:trHeight w:val="64"/>
        </w:trPr>
        <w:tc>
          <w:tcPr>
            <w:tcW w:w="365" w:type="pct"/>
            <w:noWrap/>
            <w:vAlign w:val="bottom"/>
          </w:tcPr>
          <w:p w:rsidR="00C57228" w:rsidRPr="007E062B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9" w:type="pct"/>
            <w:noWrap/>
            <w:vAlign w:val="bottom"/>
          </w:tcPr>
          <w:p w:rsidR="00C57228" w:rsidRPr="007E062B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5" w:type="pct"/>
            <w:noWrap/>
            <w:vAlign w:val="bottom"/>
          </w:tcPr>
          <w:p w:rsidR="00C57228" w:rsidRPr="007E062B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3" w:type="pct"/>
            <w:noWrap/>
            <w:vAlign w:val="bottom"/>
          </w:tcPr>
          <w:p w:rsidR="00C57228" w:rsidRPr="007E062B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75" w:type="pct"/>
            <w:noWrap/>
            <w:vAlign w:val="bottom"/>
          </w:tcPr>
          <w:p w:rsidR="00C57228" w:rsidRPr="007E062B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76" w:type="pct"/>
            <w:noWrap/>
            <w:vAlign w:val="bottom"/>
          </w:tcPr>
          <w:p w:rsidR="00C57228" w:rsidRPr="007E062B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34" w:type="pct"/>
            <w:noWrap/>
            <w:vAlign w:val="bottom"/>
          </w:tcPr>
          <w:p w:rsidR="00C57228" w:rsidRPr="007E062B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70" w:type="pct"/>
            <w:noWrap/>
            <w:vAlign w:val="bottom"/>
          </w:tcPr>
          <w:p w:rsidR="00C57228" w:rsidRPr="007E062B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22" w:type="pct"/>
            <w:noWrap/>
            <w:vAlign w:val="bottom"/>
          </w:tcPr>
          <w:p w:rsidR="00C57228" w:rsidRPr="007E062B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70" w:type="pct"/>
            <w:noWrap/>
            <w:vAlign w:val="bottom"/>
          </w:tcPr>
          <w:p w:rsidR="00C57228" w:rsidRPr="007E062B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1" w:type="pct"/>
            <w:noWrap/>
            <w:vAlign w:val="bottom"/>
          </w:tcPr>
          <w:p w:rsidR="00C57228" w:rsidRPr="007E062B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11</w:t>
            </w:r>
          </w:p>
        </w:tc>
      </w:tr>
      <w:tr w:rsidR="00C57228" w:rsidRPr="001715FC" w:rsidTr="00C8247F">
        <w:trPr>
          <w:trHeight w:val="4531"/>
        </w:trPr>
        <w:tc>
          <w:tcPr>
            <w:tcW w:w="365" w:type="pct"/>
          </w:tcPr>
          <w:p w:rsidR="00C57228" w:rsidRPr="001715FC" w:rsidRDefault="00C57228" w:rsidP="00C824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60 календарных дней</w:t>
            </w:r>
          </w:p>
        </w:tc>
        <w:tc>
          <w:tcPr>
            <w:tcW w:w="329" w:type="pct"/>
          </w:tcPr>
          <w:p w:rsidR="00C57228" w:rsidRPr="001715FC" w:rsidRDefault="00C57228" w:rsidP="00C824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60 календарных дней</w:t>
            </w:r>
          </w:p>
        </w:tc>
        <w:tc>
          <w:tcPr>
            <w:tcW w:w="515" w:type="pct"/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33" w:type="pct"/>
          </w:tcPr>
          <w:p w:rsidR="00C57228" w:rsidRPr="001715FC" w:rsidRDefault="00C57228" w:rsidP="00C8247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1)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перевод;</w:t>
            </w: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2) наличие отрицательного заключения государственной экологической экспертизы в случае, если ее проведение предусмотрено федеральными законами;</w:t>
            </w: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3)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документации.</w:t>
            </w:r>
          </w:p>
        </w:tc>
        <w:tc>
          <w:tcPr>
            <w:tcW w:w="375" w:type="pct"/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376" w:type="pct"/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" w:type="pct"/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470" w:type="pct"/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22" w:type="pct"/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70" w:type="pct"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личное обращение в орган, предоставляющий услугу; личное обращение в МФЦ;  Единый портал государственных услуг; региональный портал государственных  услуг; почтовая связь</w:t>
            </w:r>
          </w:p>
        </w:tc>
        <w:tc>
          <w:tcPr>
            <w:tcW w:w="411" w:type="pct"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в органе, предоставляющем услугу, на бумажном носителе</w:t>
            </w:r>
          </w:p>
        </w:tc>
      </w:tr>
    </w:tbl>
    <w:p w:rsidR="00C57228" w:rsidRDefault="00C57228" w:rsidP="00E40F1E">
      <w:pPr>
        <w:spacing w:after="280" w:line="240" w:lineRule="auto"/>
        <w:rPr>
          <w:rFonts w:ascii="Times New Roman" w:hAnsi="Times New Roman"/>
          <w:sz w:val="28"/>
        </w:rPr>
      </w:pPr>
      <w:r w:rsidRPr="00E40F1E">
        <w:rPr>
          <w:rFonts w:ascii="Times New Roman" w:hAnsi="Times New Roman"/>
          <w:sz w:val="28"/>
        </w:rPr>
        <w:t xml:space="preserve">Раздел 3. Сведения о заявителях </w:t>
      </w:r>
      <w:r>
        <w:rPr>
          <w:rFonts w:ascii="Times New Roman" w:hAnsi="Times New Roman"/>
          <w:sz w:val="28"/>
        </w:rPr>
        <w:t xml:space="preserve">«подуслуги» </w:t>
      </w:r>
    </w:p>
    <w:tbl>
      <w:tblPr>
        <w:tblW w:w="14938" w:type="dxa"/>
        <w:tblInd w:w="94" w:type="dxa"/>
        <w:tblLook w:val="00A0"/>
      </w:tblPr>
      <w:tblGrid>
        <w:gridCol w:w="581"/>
        <w:gridCol w:w="1725"/>
        <w:gridCol w:w="1819"/>
        <w:gridCol w:w="3686"/>
        <w:gridCol w:w="1701"/>
        <w:gridCol w:w="1701"/>
        <w:gridCol w:w="1866"/>
        <w:gridCol w:w="1859"/>
      </w:tblGrid>
      <w:tr w:rsidR="00C57228" w:rsidRPr="001715FC" w:rsidTr="00C8247F">
        <w:trPr>
          <w:trHeight w:val="164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Категории лиц, имеющих право на получение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Документ, подтверждающий правомочие заявителя соответствующей категории на получение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возможности подачи заявления на предоставление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  <w:r w:rsidRPr="00E40F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представителями заявителя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color w:val="000000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color w:val="000000"/>
                <w:sz w:val="20"/>
                <w:szCs w:val="20"/>
              </w:rPr>
              <w:t>Установление требований к документу, подтверждающему право подачи заявления от имени заявителя</w:t>
            </w:r>
          </w:p>
        </w:tc>
      </w:tr>
      <w:tr w:rsidR="00C57228" w:rsidRPr="001715FC" w:rsidTr="00C8247F">
        <w:trPr>
          <w:trHeight w:val="6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E40F1E" w:rsidRDefault="00C57228" w:rsidP="00E40F1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40F1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8</w:t>
            </w:r>
          </w:p>
        </w:tc>
      </w:tr>
      <w:tr w:rsidR="00C57228" w:rsidRPr="001715FC" w:rsidTr="00C55B47">
        <w:trPr>
          <w:trHeight w:val="64"/>
        </w:trPr>
        <w:tc>
          <w:tcPr>
            <w:tcW w:w="1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7228" w:rsidRPr="004D4236" w:rsidRDefault="00C57228" w:rsidP="00DB65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D4236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Перевод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      </w:r>
          </w:p>
        </w:tc>
      </w:tr>
      <w:tr w:rsidR="00C57228" w:rsidRPr="001715FC" w:rsidTr="00C8247F">
        <w:trPr>
          <w:trHeight w:val="56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228" w:rsidRPr="009D0331" w:rsidRDefault="00C57228" w:rsidP="009D033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физические лица,  юридические лица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паспорт или документ, удостоверяющий личность заявителя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При предоставлении заявителем копий документов при себе необходимо иметь их оригиналы, если копии нотариально не заверены.</w:t>
            </w:r>
            <w:r w:rsidRPr="001715FC">
              <w:rPr>
                <w:rFonts w:ascii="Times New Roman" w:hAnsi="Times New Roman"/>
                <w:sz w:val="20"/>
                <w:szCs w:val="20"/>
              </w:rPr>
              <w:br/>
              <w:t>При направлении документов почтой прилагаемые копии документов заявитель обязан нотариально заверить. Паспорт должен соответствовать нормам Постановления Правительства РФ от 08.07.1997 № 828</w:t>
            </w:r>
            <w:r w:rsidRPr="001715FC">
              <w:rPr>
                <w:rFonts w:ascii="Times New Roman" w:hAnsi="Times New Roman"/>
                <w:sz w:val="20"/>
                <w:szCs w:val="20"/>
              </w:rPr>
              <w:br/>
              <w:t>"Об утверждении Положения о паспорте гражданина Российской Федерации, образца бланка и описания паспорта гражданина Российской Федерации"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их уполномоченные представители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Нотариально удостоверенная доверенность с неистекшим сроком действия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Оригинал или нотарильно заверенная копия</w:t>
            </w:r>
          </w:p>
        </w:tc>
      </w:tr>
      <w:tr w:rsidR="00C57228" w:rsidRPr="001715FC" w:rsidTr="00C8247F">
        <w:trPr>
          <w:trHeight w:val="56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228" w:rsidRPr="009D0331" w:rsidRDefault="00C57228" w:rsidP="009D033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их уполномоченные представители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нотариально удостоверенная доверенность, паспорт или документ, удостоверяющий личность заявителя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При предоставлении заявителем копий документов при себе необходимо иметь их оригиналы, если копии нотариально не заверены.</w:t>
            </w:r>
            <w:r w:rsidRPr="001715FC">
              <w:rPr>
                <w:rFonts w:ascii="Times New Roman" w:hAnsi="Times New Roman"/>
                <w:sz w:val="20"/>
                <w:szCs w:val="20"/>
              </w:rPr>
              <w:br/>
              <w:t>При направлении документов почтой прилагаемые копии документов заявитель обязан нотариально заверить.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отсутствие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57228" w:rsidRDefault="00C57228" w:rsidP="007E062B">
      <w:pPr>
        <w:spacing w:after="0" w:line="240" w:lineRule="auto"/>
        <w:rPr>
          <w:rFonts w:ascii="Times New Roman" w:hAnsi="Times New Roman"/>
          <w:sz w:val="28"/>
        </w:rPr>
      </w:pPr>
    </w:p>
    <w:p w:rsidR="00C57228" w:rsidRDefault="00C5722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C57228" w:rsidRDefault="00C57228" w:rsidP="00E40F1E">
      <w:pPr>
        <w:spacing w:after="280" w:line="240" w:lineRule="auto"/>
        <w:rPr>
          <w:rFonts w:ascii="Times New Roman" w:hAnsi="Times New Roman"/>
          <w:sz w:val="28"/>
        </w:rPr>
      </w:pPr>
      <w:r w:rsidRPr="002B1D73">
        <w:rPr>
          <w:rFonts w:ascii="Times New Roman" w:hAnsi="Times New Roman"/>
          <w:sz w:val="28"/>
        </w:rPr>
        <w:t>Раздел 4. Документы, предоставляемые заявителем для получения «подуслуги»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14860" w:type="dxa"/>
        <w:tblInd w:w="94" w:type="dxa"/>
        <w:tblLayout w:type="fixed"/>
        <w:tblLook w:val="00A0"/>
      </w:tblPr>
      <w:tblGrid>
        <w:gridCol w:w="581"/>
        <w:gridCol w:w="1701"/>
        <w:gridCol w:w="2268"/>
        <w:gridCol w:w="1843"/>
        <w:gridCol w:w="2410"/>
        <w:gridCol w:w="2410"/>
        <w:gridCol w:w="1842"/>
        <w:gridCol w:w="1805"/>
      </w:tblGrid>
      <w:tr w:rsidR="00C57228" w:rsidRPr="001715FC" w:rsidTr="00C8247F">
        <w:trPr>
          <w:trHeight w:val="108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документов, которые предоставляет заявитель для получения «подуслуги»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Образец документа/ заполнения документа</w:t>
            </w:r>
          </w:p>
        </w:tc>
      </w:tr>
      <w:tr w:rsidR="00C57228" w:rsidRPr="001715FC" w:rsidTr="00C8247F">
        <w:trPr>
          <w:trHeight w:val="6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8</w:t>
            </w:r>
          </w:p>
        </w:tc>
      </w:tr>
      <w:tr w:rsidR="00C57228" w:rsidRPr="001715FC" w:rsidTr="00131D98">
        <w:trPr>
          <w:trHeight w:val="108"/>
        </w:trPr>
        <w:tc>
          <w:tcPr>
            <w:tcW w:w="14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7228" w:rsidRPr="00204B36" w:rsidRDefault="00C57228" w:rsidP="00174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Перевод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      </w:r>
          </w:p>
        </w:tc>
      </w:tr>
      <w:tr w:rsidR="00C57228" w:rsidRPr="001715FC" w:rsidTr="00C8247F">
        <w:trPr>
          <w:trHeight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228" w:rsidRPr="00204B36" w:rsidRDefault="00C57228" w:rsidP="00204B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ходатайство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ходатайство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1 экз. (для формирования в дело)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В соответствии с формой; заполнение обязательных граф; наличие даты и подписи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204B36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204B36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№2</w:t>
            </w:r>
          </w:p>
        </w:tc>
      </w:tr>
      <w:tr w:rsidR="00C57228" w:rsidRPr="001715FC" w:rsidTr="00C8247F">
        <w:trPr>
          <w:trHeight w:val="4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228" w:rsidRPr="00204B36" w:rsidRDefault="00C57228" w:rsidP="00204B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согласие правообладателя земельного участка на перевод земельного участка из состава земель одной категории в другую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согласие правообладателя земельного участка на перевод земельного участка из состава земель одной категории в другую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1 экз. подлинник (для формирования в дело)</w:t>
            </w:r>
          </w:p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204B36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204B36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204B36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204B36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C57228" w:rsidRPr="001715FC" w:rsidTr="00C8247F">
        <w:trPr>
          <w:trHeight w:val="4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228" w:rsidRPr="00204B36" w:rsidRDefault="00C57228" w:rsidP="00204B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утвержденный в установленном порядке проект рекультивации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утвержденный в установленном порядке проект рекультивации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1 экз. копия (для формирования в дело)</w:t>
            </w:r>
          </w:p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18"/>
                <w:szCs w:val="20"/>
              </w:rPr>
              <w:t>для целей, связанных с:</w:t>
            </w:r>
            <w:r w:rsidRPr="001715F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- добычей полезных ископаемых;</w:t>
            </w:r>
            <w:r w:rsidRPr="001715F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- строительством дорог, линий электропередачи, линий связи (в том числе линейно-кабельных сооружений), нефтепроводов, газопроводов и иных трубопроводов, железнодорожных линий и других подобных сооружений; </w:t>
            </w:r>
            <w:r w:rsidRPr="001715F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- при переводе земель промышленности и иного специального назначения или земельных участков в составе таких земель, на которых осуществлялась связанная с нарушением почвенного слоя деятельность, </w:t>
            </w:r>
            <w:r w:rsidRPr="001715F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в другую категорию после восстановления нарушенных земель </w:t>
            </w:r>
            <w:r w:rsidRPr="001715F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в соответствии с утвержденным проектом рекультивации земель, </w:t>
            </w:r>
            <w:r w:rsidRPr="001715F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за исключением случаев, если такой перевод осуществляется </w:t>
            </w:r>
            <w:r w:rsidRPr="001715F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по ходатайству органов местного самоуправления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204B36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204B36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204B36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C57228" w:rsidRPr="001715FC" w:rsidTr="00C8247F">
        <w:trPr>
          <w:trHeight w:val="4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228" w:rsidRPr="00204B36" w:rsidRDefault="00C57228" w:rsidP="00204B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1 экз. копия с предъявлением для сличения оригинала документа или нотариально заверенная копия (для  формирования в дело)</w:t>
            </w:r>
          </w:p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для физического лица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При предоставлении заявителем копий документов при себе необходимо иметь их оригиналы, если копии нотариально не заверены.</w:t>
            </w: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При направлении документов почтой прилагаемые копии документов заявитель обязан нотариально заверить. Паспорт должен соответствовать нормам Постановления Правительства РФ от 08.07.1997 № 828</w:t>
            </w: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"Об утверждении Положения о паспорте гражданина Российской Федерации, образца бланка и описания паспорта гражданина Российской Федерации"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204B36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204B36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4B36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C57228" w:rsidRDefault="00C57228" w:rsidP="007E062B">
      <w:pPr>
        <w:spacing w:after="0" w:line="240" w:lineRule="auto"/>
        <w:rPr>
          <w:rFonts w:ascii="Times New Roman" w:hAnsi="Times New Roman"/>
          <w:sz w:val="28"/>
        </w:rPr>
      </w:pPr>
    </w:p>
    <w:p w:rsidR="00C57228" w:rsidRDefault="00C57228" w:rsidP="007E1395">
      <w:pPr>
        <w:spacing w:after="280" w:line="240" w:lineRule="auto"/>
        <w:rPr>
          <w:rFonts w:ascii="Times New Roman" w:hAnsi="Times New Roman"/>
          <w:sz w:val="28"/>
        </w:rPr>
      </w:pPr>
      <w:r w:rsidRPr="007E1395">
        <w:rPr>
          <w:rFonts w:ascii="Times New Roman" w:hAnsi="Times New Roman"/>
          <w:sz w:val="28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W w:w="1475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32"/>
        <w:gridCol w:w="2410"/>
        <w:gridCol w:w="1984"/>
        <w:gridCol w:w="1701"/>
        <w:gridCol w:w="1701"/>
        <w:gridCol w:w="1418"/>
        <w:gridCol w:w="1701"/>
        <w:gridCol w:w="1134"/>
        <w:gridCol w:w="1275"/>
      </w:tblGrid>
      <w:tr w:rsidR="00C57228" w:rsidRPr="001715FC" w:rsidTr="00C8247F">
        <w:trPr>
          <w:trHeight w:val="2100"/>
        </w:trPr>
        <w:tc>
          <w:tcPr>
            <w:tcW w:w="1432" w:type="dxa"/>
            <w:vAlign w:val="center"/>
          </w:tcPr>
          <w:p w:rsidR="00C57228" w:rsidRPr="007E1395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10" w:type="dxa"/>
            <w:vAlign w:val="center"/>
          </w:tcPr>
          <w:p w:rsidR="00C57228" w:rsidRPr="007E1395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984" w:type="dxa"/>
            <w:vAlign w:val="center"/>
          </w:tcPr>
          <w:p w:rsidR="00C57228" w:rsidRPr="007E1395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01" w:type="dxa"/>
            <w:vAlign w:val="center"/>
          </w:tcPr>
          <w:p w:rsidR="00C57228" w:rsidRPr="007E1395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органа (организации), направляющего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(ей) межведомственный запрос</w:t>
            </w:r>
          </w:p>
        </w:tc>
        <w:tc>
          <w:tcPr>
            <w:tcW w:w="1701" w:type="dxa"/>
            <w:vAlign w:val="center"/>
          </w:tcPr>
          <w:p w:rsidR="00C57228" w:rsidRPr="007E1395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органа (организации), в адрес которого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(ой) направляется межведомственный запрос</w:t>
            </w:r>
          </w:p>
        </w:tc>
        <w:tc>
          <w:tcPr>
            <w:tcW w:w="1418" w:type="dxa"/>
            <w:vAlign w:val="center"/>
          </w:tcPr>
          <w:p w:rsidR="00C57228" w:rsidRPr="007E1395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D электронного сервиса</w:t>
            </w:r>
          </w:p>
        </w:tc>
        <w:tc>
          <w:tcPr>
            <w:tcW w:w="1701" w:type="dxa"/>
            <w:vAlign w:val="center"/>
          </w:tcPr>
          <w:p w:rsidR="00C57228" w:rsidRPr="007E1395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134" w:type="dxa"/>
            <w:vAlign w:val="center"/>
          </w:tcPr>
          <w:p w:rsidR="00C57228" w:rsidRPr="007E1395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Форма (шаблон) межведомственного взаимодействия</w:t>
            </w:r>
          </w:p>
        </w:tc>
        <w:tc>
          <w:tcPr>
            <w:tcW w:w="1275" w:type="dxa"/>
            <w:vAlign w:val="center"/>
          </w:tcPr>
          <w:p w:rsidR="00C57228" w:rsidRPr="007E1395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C57228" w:rsidRPr="001715FC" w:rsidTr="00C8247F">
        <w:trPr>
          <w:trHeight w:val="70"/>
        </w:trPr>
        <w:tc>
          <w:tcPr>
            <w:tcW w:w="1432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5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C57228" w:rsidRPr="001715FC" w:rsidTr="007E418D">
        <w:trPr>
          <w:trHeight w:val="70"/>
        </w:trPr>
        <w:tc>
          <w:tcPr>
            <w:tcW w:w="14756" w:type="dxa"/>
            <w:gridSpan w:val="9"/>
            <w:vAlign w:val="center"/>
          </w:tcPr>
          <w:p w:rsidR="00C57228" w:rsidRPr="004D4236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D4236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Перевод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      </w:r>
          </w:p>
        </w:tc>
      </w:tr>
      <w:tr w:rsidR="00C57228" w:rsidRPr="001715FC" w:rsidTr="00C8247F">
        <w:trPr>
          <w:trHeight w:val="1210"/>
        </w:trPr>
        <w:tc>
          <w:tcPr>
            <w:tcW w:w="1432" w:type="dxa"/>
            <w:noWrap/>
            <w:vAlign w:val="center"/>
          </w:tcPr>
          <w:p w:rsidR="00C57228" w:rsidRPr="00DB19A5" w:rsidRDefault="00C57228" w:rsidP="005328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сведения из ЕГРН</w:t>
            </w:r>
          </w:p>
        </w:tc>
        <w:tc>
          <w:tcPr>
            <w:tcW w:w="1984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 xml:space="preserve">1)Кадастровый номер объекта </w:t>
            </w:r>
          </w:p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2) Адрес</w:t>
            </w:r>
          </w:p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3) Площадь</w:t>
            </w:r>
          </w:p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4) Собственник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или ОБУ "МФЦ"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Росреестр</w:t>
            </w:r>
          </w:p>
        </w:tc>
        <w:tc>
          <w:tcPr>
            <w:tcW w:w="1418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SID0003564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6 рабочих дней</w:t>
            </w:r>
          </w:p>
        </w:tc>
        <w:tc>
          <w:tcPr>
            <w:tcW w:w="1134" w:type="dxa"/>
            <w:noWrap/>
            <w:vAlign w:val="center"/>
          </w:tcPr>
          <w:p w:rsidR="00C57228" w:rsidRPr="007E1395" w:rsidRDefault="00C57228" w:rsidP="005328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center"/>
          </w:tcPr>
          <w:p w:rsidR="00C57228" w:rsidRPr="007E1395" w:rsidRDefault="00C57228" w:rsidP="005328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C57228" w:rsidRPr="001715FC" w:rsidTr="00C8247F">
        <w:trPr>
          <w:trHeight w:val="991"/>
        </w:trPr>
        <w:tc>
          <w:tcPr>
            <w:tcW w:w="1432" w:type="dxa"/>
            <w:noWrap/>
            <w:vAlign w:val="center"/>
          </w:tcPr>
          <w:p w:rsidR="00C57228" w:rsidRPr="008E44ED" w:rsidRDefault="00C57228" w:rsidP="005328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свидетельство о внесении записи в Единый государственный реестр юридического лица </w:t>
            </w:r>
          </w:p>
        </w:tc>
        <w:tc>
          <w:tcPr>
            <w:tcW w:w="1984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ОГРНИП; ИНН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муниципального или ОБУ "МФЦ"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ФНС России</w:t>
            </w:r>
          </w:p>
        </w:tc>
        <w:tc>
          <w:tcPr>
            <w:tcW w:w="1418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SID0003525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8 рабочих дней</w:t>
            </w:r>
          </w:p>
        </w:tc>
        <w:tc>
          <w:tcPr>
            <w:tcW w:w="1134" w:type="dxa"/>
            <w:noWrap/>
            <w:vAlign w:val="center"/>
          </w:tcPr>
          <w:p w:rsidR="00C57228" w:rsidRPr="007E1395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center"/>
          </w:tcPr>
          <w:p w:rsidR="00C57228" w:rsidRPr="007E1395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C57228" w:rsidRPr="001715FC" w:rsidTr="00C8247F">
        <w:trPr>
          <w:trHeight w:val="823"/>
        </w:trPr>
        <w:tc>
          <w:tcPr>
            <w:tcW w:w="1432" w:type="dxa"/>
            <w:noWrap/>
            <w:vAlign w:val="center"/>
          </w:tcPr>
          <w:p w:rsidR="00C57228" w:rsidRPr="008E44ED" w:rsidRDefault="00C57228" w:rsidP="005328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свидетельство о государственной регистрации индивидуального предпринимателя</w:t>
            </w:r>
          </w:p>
        </w:tc>
        <w:tc>
          <w:tcPr>
            <w:tcW w:w="1984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ОГРНИП; ИНН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или ОБУ "МФЦ"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ФНС России</w:t>
            </w:r>
          </w:p>
        </w:tc>
        <w:tc>
          <w:tcPr>
            <w:tcW w:w="1418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SID0003525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8 рабочих дней</w:t>
            </w:r>
          </w:p>
        </w:tc>
        <w:tc>
          <w:tcPr>
            <w:tcW w:w="1134" w:type="dxa"/>
            <w:noWrap/>
            <w:vAlign w:val="center"/>
          </w:tcPr>
          <w:p w:rsidR="00C57228" w:rsidRPr="007E1395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center"/>
          </w:tcPr>
          <w:p w:rsidR="00C57228" w:rsidRPr="007E1395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C57228" w:rsidRPr="001715FC" w:rsidTr="00C8247F">
        <w:trPr>
          <w:trHeight w:val="1128"/>
        </w:trPr>
        <w:tc>
          <w:tcPr>
            <w:tcW w:w="1432" w:type="dxa"/>
            <w:noWrap/>
            <w:vAlign w:val="center"/>
          </w:tcPr>
          <w:p w:rsidR="00C57228" w:rsidRPr="008E44ED" w:rsidRDefault="00C57228" w:rsidP="005328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заключение государственной экологической экспертизы </w:t>
            </w:r>
          </w:p>
        </w:tc>
        <w:tc>
          <w:tcPr>
            <w:tcW w:w="1984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 w:rsidP="00C8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или ОБУ "МФЦ"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:rsidR="00C57228" w:rsidRPr="001715FC" w:rsidRDefault="00C57228" w:rsidP="007E41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8 рабочих дней</w:t>
            </w:r>
          </w:p>
        </w:tc>
        <w:tc>
          <w:tcPr>
            <w:tcW w:w="1134" w:type="dxa"/>
            <w:noWrap/>
            <w:vAlign w:val="center"/>
          </w:tcPr>
          <w:p w:rsidR="00C57228" w:rsidRPr="007E1395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center"/>
          </w:tcPr>
          <w:p w:rsidR="00C57228" w:rsidRPr="007E1395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C57228" w:rsidRDefault="00C57228" w:rsidP="007E062B">
      <w:pPr>
        <w:spacing w:after="0" w:line="240" w:lineRule="auto"/>
        <w:rPr>
          <w:rFonts w:ascii="Times New Roman" w:hAnsi="Times New Roman"/>
          <w:sz w:val="28"/>
        </w:rPr>
      </w:pPr>
    </w:p>
    <w:p w:rsidR="00C57228" w:rsidRDefault="00C5722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C57228" w:rsidRDefault="00C57228" w:rsidP="007E1395">
      <w:pPr>
        <w:spacing w:after="280" w:line="240" w:lineRule="auto"/>
        <w:rPr>
          <w:rFonts w:ascii="Times New Roman" w:hAnsi="Times New Roman"/>
          <w:sz w:val="28"/>
        </w:rPr>
      </w:pPr>
      <w:r w:rsidRPr="007E1395">
        <w:rPr>
          <w:rFonts w:ascii="Times New Roman" w:hAnsi="Times New Roman"/>
          <w:sz w:val="28"/>
        </w:rPr>
        <w:t xml:space="preserve">Раздел 6. Результат </w:t>
      </w:r>
      <w:r>
        <w:rPr>
          <w:rFonts w:ascii="Times New Roman" w:hAnsi="Times New Roman"/>
          <w:sz w:val="28"/>
        </w:rPr>
        <w:t>«подуслуги»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2"/>
        <w:gridCol w:w="1533"/>
        <w:gridCol w:w="3877"/>
        <w:gridCol w:w="1680"/>
        <w:gridCol w:w="1699"/>
        <w:gridCol w:w="1701"/>
        <w:gridCol w:w="1701"/>
        <w:gridCol w:w="997"/>
        <w:gridCol w:w="987"/>
      </w:tblGrid>
      <w:tr w:rsidR="00C57228" w:rsidRPr="001715FC" w:rsidTr="00656F90">
        <w:trPr>
          <w:trHeight w:val="373"/>
        </w:trPr>
        <w:tc>
          <w:tcPr>
            <w:tcW w:w="582" w:type="dxa"/>
            <w:vMerge w:val="restart"/>
            <w:noWrap/>
            <w:vAlign w:val="center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 п\п</w:t>
            </w:r>
          </w:p>
        </w:tc>
        <w:tc>
          <w:tcPr>
            <w:tcW w:w="1533" w:type="dxa"/>
            <w:vMerge w:val="restart"/>
            <w:vAlign w:val="center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документы, являющиеся результатом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3877" w:type="dxa"/>
            <w:vMerge w:val="restart"/>
            <w:vAlign w:val="center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Требование к документу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документам, являющимся результатом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1680" w:type="dxa"/>
            <w:vMerge w:val="restart"/>
            <w:vAlign w:val="center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результата (положительный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отрицательный)</w:t>
            </w:r>
          </w:p>
        </w:tc>
        <w:tc>
          <w:tcPr>
            <w:tcW w:w="1699" w:type="dxa"/>
            <w:vMerge w:val="restart"/>
            <w:vAlign w:val="center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Форма документа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документов, являющимся результатом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Образец документа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документов, являющихся результатом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1984" w:type="dxa"/>
            <w:gridSpan w:val="2"/>
            <w:vAlign w:val="center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C57228" w:rsidRPr="001715FC" w:rsidTr="00656F90">
        <w:trPr>
          <w:trHeight w:val="70"/>
        </w:trPr>
        <w:tc>
          <w:tcPr>
            <w:tcW w:w="582" w:type="dxa"/>
            <w:vMerge/>
            <w:vAlign w:val="center"/>
          </w:tcPr>
          <w:p w:rsidR="00C57228" w:rsidRPr="007E1395" w:rsidRDefault="00C57228" w:rsidP="007E13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Merge/>
            <w:vAlign w:val="center"/>
          </w:tcPr>
          <w:p w:rsidR="00C57228" w:rsidRPr="007E1395" w:rsidRDefault="00C57228" w:rsidP="007E13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77" w:type="dxa"/>
            <w:vMerge/>
            <w:vAlign w:val="center"/>
          </w:tcPr>
          <w:p w:rsidR="00C57228" w:rsidRPr="007E1395" w:rsidRDefault="00C57228" w:rsidP="007E13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</w:tcPr>
          <w:p w:rsidR="00C57228" w:rsidRPr="007E1395" w:rsidRDefault="00C57228" w:rsidP="007E13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vAlign w:val="center"/>
          </w:tcPr>
          <w:p w:rsidR="00C57228" w:rsidRPr="007E1395" w:rsidRDefault="00C57228" w:rsidP="007E13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57228" w:rsidRPr="007E1395" w:rsidRDefault="00C57228" w:rsidP="007E13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57228" w:rsidRPr="007E1395" w:rsidRDefault="00C57228" w:rsidP="007E13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noWrap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органе </w:t>
            </w:r>
          </w:p>
        </w:tc>
        <w:tc>
          <w:tcPr>
            <w:tcW w:w="987" w:type="dxa"/>
            <w:noWrap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color w:val="000000"/>
                <w:sz w:val="20"/>
                <w:szCs w:val="20"/>
              </w:rPr>
              <w:t>в МФЦ</w:t>
            </w:r>
          </w:p>
        </w:tc>
      </w:tr>
      <w:tr w:rsidR="00C57228" w:rsidRPr="001715FC" w:rsidTr="00656F90">
        <w:trPr>
          <w:trHeight w:val="70"/>
        </w:trPr>
        <w:tc>
          <w:tcPr>
            <w:tcW w:w="582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3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877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0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9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97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87" w:type="dxa"/>
            <w:noWrap/>
            <w:vAlign w:val="bottom"/>
          </w:tcPr>
          <w:p w:rsidR="00C57228" w:rsidRPr="007E1395" w:rsidRDefault="00C57228" w:rsidP="007E13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E139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C57228" w:rsidRPr="001715FC" w:rsidTr="00204B36">
        <w:trPr>
          <w:trHeight w:val="70"/>
        </w:trPr>
        <w:tc>
          <w:tcPr>
            <w:tcW w:w="14757" w:type="dxa"/>
            <w:gridSpan w:val="9"/>
            <w:vAlign w:val="center"/>
          </w:tcPr>
          <w:p w:rsidR="00C57228" w:rsidRPr="004D4236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D4236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Перевод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      </w:r>
          </w:p>
        </w:tc>
      </w:tr>
      <w:tr w:rsidR="00C57228" w:rsidRPr="001715FC" w:rsidTr="00656F90">
        <w:trPr>
          <w:trHeight w:val="2385"/>
        </w:trPr>
        <w:tc>
          <w:tcPr>
            <w:tcW w:w="582" w:type="dxa"/>
            <w:noWrap/>
          </w:tcPr>
          <w:p w:rsidR="00C57228" w:rsidRPr="00637DC2" w:rsidRDefault="00C57228" w:rsidP="00DB65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</w:tcPr>
          <w:p w:rsidR="00C57228" w:rsidRPr="001715FC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акт  о переводе земель или земельных участков в составе таких земель из одной категории в другую</w:t>
            </w:r>
          </w:p>
        </w:tc>
        <w:tc>
          <w:tcPr>
            <w:tcW w:w="3877" w:type="dxa"/>
          </w:tcPr>
          <w:p w:rsidR="00C57228" w:rsidRPr="001715FC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715FC">
              <w:rPr>
                <w:rFonts w:ascii="Times New Roman" w:hAnsi="Times New Roman"/>
                <w:sz w:val="20"/>
              </w:rPr>
              <w:t>Оформленный и подписанный Главой акт о переводе земель или земельных участков в составе таких земель из одной категории в другую регистрируется</w:t>
            </w:r>
          </w:p>
          <w:p w:rsidR="00C57228" w:rsidRPr="00656F90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red"/>
              </w:rPr>
            </w:pPr>
            <w:r w:rsidRPr="001715FC">
              <w:rPr>
                <w:rFonts w:ascii="Times New Roman" w:hAnsi="Times New Roman"/>
                <w:sz w:val="20"/>
              </w:rPr>
              <w:t>в журнале регистрации, проставляются дата и время выдачи пакета документов, подпись и расшифровка подписи заявителя (уполномоченного представителя), получившего копию пакета документов</w:t>
            </w:r>
          </w:p>
        </w:tc>
        <w:tc>
          <w:tcPr>
            <w:tcW w:w="1680" w:type="dxa"/>
          </w:tcPr>
          <w:p w:rsidR="00C57228" w:rsidRPr="00656F90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6F90">
              <w:rPr>
                <w:rFonts w:ascii="Times New Roman" w:hAnsi="Times New Roman"/>
                <w:color w:val="000000"/>
                <w:sz w:val="20"/>
                <w:szCs w:val="20"/>
              </w:rPr>
              <w:t>положительный</w:t>
            </w:r>
          </w:p>
        </w:tc>
        <w:tc>
          <w:tcPr>
            <w:tcW w:w="1699" w:type="dxa"/>
          </w:tcPr>
          <w:p w:rsidR="00C57228" w:rsidRPr="00656F90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7228" w:rsidRPr="00656F90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7228" w:rsidRPr="001715FC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в органе, предоставляющем услугу, на бумажном носителе</w:t>
            </w:r>
          </w:p>
        </w:tc>
        <w:tc>
          <w:tcPr>
            <w:tcW w:w="997" w:type="dxa"/>
            <w:noWrap/>
          </w:tcPr>
          <w:p w:rsidR="00C57228" w:rsidRPr="001715FC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6F90">
              <w:rPr>
                <w:rFonts w:ascii="Times New Roman" w:hAnsi="Times New Roman"/>
                <w:sz w:val="20"/>
                <w:szCs w:val="20"/>
              </w:rPr>
              <w:t>До получения результата</w:t>
            </w:r>
          </w:p>
        </w:tc>
        <w:tc>
          <w:tcPr>
            <w:tcW w:w="987" w:type="dxa"/>
            <w:noWrap/>
          </w:tcPr>
          <w:p w:rsidR="00C57228" w:rsidRPr="001715FC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6F90">
              <w:rPr>
                <w:rFonts w:ascii="Times New Roman" w:hAnsi="Times New Roman"/>
                <w:sz w:val="20"/>
                <w:szCs w:val="20"/>
              </w:rPr>
              <w:t>До получения результата</w:t>
            </w:r>
          </w:p>
        </w:tc>
      </w:tr>
      <w:tr w:rsidR="00C57228" w:rsidRPr="001715FC" w:rsidTr="00656F90">
        <w:trPr>
          <w:trHeight w:val="2546"/>
        </w:trPr>
        <w:tc>
          <w:tcPr>
            <w:tcW w:w="582" w:type="dxa"/>
          </w:tcPr>
          <w:p w:rsidR="00C57228" w:rsidRPr="00637DC2" w:rsidRDefault="00C57228" w:rsidP="00DB65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</w:tcPr>
          <w:p w:rsidR="00C57228" w:rsidRPr="001715FC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акт об отказе в переводе земель или земельных участков в составе таких земель из одной категории в другую</w:t>
            </w:r>
          </w:p>
        </w:tc>
        <w:tc>
          <w:tcPr>
            <w:tcW w:w="3877" w:type="dxa"/>
          </w:tcPr>
          <w:p w:rsidR="00C57228" w:rsidRPr="001715FC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715FC">
              <w:rPr>
                <w:rFonts w:ascii="Times New Roman" w:hAnsi="Times New Roman"/>
                <w:sz w:val="20"/>
              </w:rPr>
              <w:t>Оформленный и подписанный Главой акт об отказе в переводе земель или земельных участков в составе таких земель из одной категории в другую регистрируется</w:t>
            </w:r>
          </w:p>
          <w:p w:rsidR="00C57228" w:rsidRPr="00656F90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red"/>
              </w:rPr>
            </w:pPr>
            <w:r w:rsidRPr="001715FC">
              <w:rPr>
                <w:rFonts w:ascii="Times New Roman" w:hAnsi="Times New Roman"/>
                <w:sz w:val="20"/>
              </w:rPr>
              <w:t>в журнале регистрации, проставляются дата и время выдачи пакета документов, подпись и расшифровка подписи заявителя (уполномоченного представителя), получившего копию пакета документов</w:t>
            </w:r>
          </w:p>
        </w:tc>
        <w:tc>
          <w:tcPr>
            <w:tcW w:w="1680" w:type="dxa"/>
          </w:tcPr>
          <w:p w:rsidR="00C57228" w:rsidRPr="00656F90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6F90">
              <w:rPr>
                <w:rFonts w:ascii="Times New Roman" w:hAnsi="Times New Roman"/>
                <w:color w:val="000000"/>
                <w:sz w:val="20"/>
                <w:szCs w:val="20"/>
              </w:rPr>
              <w:t>отрицательный</w:t>
            </w:r>
          </w:p>
        </w:tc>
        <w:tc>
          <w:tcPr>
            <w:tcW w:w="1699" w:type="dxa"/>
          </w:tcPr>
          <w:p w:rsidR="00C57228" w:rsidRPr="00656F90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7228" w:rsidRPr="00656F90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7228" w:rsidRPr="001715FC" w:rsidRDefault="00C57228" w:rsidP="00656F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в органе, предоставляющем услугу, на бумажном носителе</w:t>
            </w:r>
          </w:p>
        </w:tc>
        <w:tc>
          <w:tcPr>
            <w:tcW w:w="997" w:type="dxa"/>
          </w:tcPr>
          <w:p w:rsidR="00C57228" w:rsidRPr="001715FC" w:rsidRDefault="00C57228" w:rsidP="00BC67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6F90">
              <w:rPr>
                <w:rFonts w:ascii="Times New Roman" w:hAnsi="Times New Roman"/>
                <w:sz w:val="20"/>
                <w:szCs w:val="20"/>
              </w:rPr>
              <w:t>До получения результата</w:t>
            </w:r>
          </w:p>
        </w:tc>
        <w:tc>
          <w:tcPr>
            <w:tcW w:w="987" w:type="dxa"/>
          </w:tcPr>
          <w:p w:rsidR="00C57228" w:rsidRPr="001715FC" w:rsidRDefault="00C57228" w:rsidP="00BC67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6F90">
              <w:rPr>
                <w:rFonts w:ascii="Times New Roman" w:hAnsi="Times New Roman"/>
                <w:sz w:val="20"/>
                <w:szCs w:val="20"/>
              </w:rPr>
              <w:t>До получения результата</w:t>
            </w:r>
          </w:p>
        </w:tc>
      </w:tr>
    </w:tbl>
    <w:p w:rsidR="00C57228" w:rsidRDefault="00C57228" w:rsidP="007E062B">
      <w:pPr>
        <w:spacing w:after="0" w:line="240" w:lineRule="auto"/>
        <w:rPr>
          <w:rFonts w:ascii="Times New Roman" w:hAnsi="Times New Roman"/>
          <w:sz w:val="28"/>
        </w:rPr>
      </w:pPr>
    </w:p>
    <w:p w:rsidR="00C57228" w:rsidRDefault="00C57228">
      <w:pPr>
        <w:rPr>
          <w:rFonts w:ascii="Times New Roman" w:hAnsi="Times New Roman"/>
          <w:sz w:val="28"/>
        </w:rPr>
      </w:pPr>
    </w:p>
    <w:p w:rsidR="00C57228" w:rsidRDefault="00C5722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C57228" w:rsidRDefault="00C57228" w:rsidP="00EC243F">
      <w:pPr>
        <w:spacing w:after="280" w:line="240" w:lineRule="auto"/>
        <w:rPr>
          <w:rFonts w:ascii="Times New Roman" w:hAnsi="Times New Roman"/>
          <w:sz w:val="28"/>
        </w:rPr>
      </w:pPr>
      <w:r w:rsidRPr="002B1D73">
        <w:rPr>
          <w:rFonts w:ascii="Times New Roman" w:hAnsi="Times New Roman"/>
          <w:sz w:val="28"/>
        </w:rPr>
        <w:t>Раздел 7. Технологические процессы предоставления «подуслуги»</w:t>
      </w:r>
      <w:r w:rsidRPr="00836828">
        <w:rPr>
          <w:rFonts w:ascii="Times New Roman" w:hAnsi="Times New Roman"/>
          <w:color w:val="7030A0"/>
          <w:sz w:val="28"/>
        </w:rPr>
        <w:t xml:space="preserve"> 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2126"/>
        <w:gridCol w:w="3402"/>
        <w:gridCol w:w="1701"/>
        <w:gridCol w:w="2977"/>
        <w:gridCol w:w="2126"/>
        <w:gridCol w:w="2268"/>
      </w:tblGrid>
      <w:tr w:rsidR="00C57228" w:rsidRPr="001715FC" w:rsidTr="001715FC">
        <w:trPr>
          <w:trHeight w:val="70"/>
        </w:trPr>
        <w:tc>
          <w:tcPr>
            <w:tcW w:w="534" w:type="dxa"/>
            <w:noWrap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402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701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977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268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Форма документов, необходимые для выполнения процедуры процесса</w:t>
            </w:r>
          </w:p>
        </w:tc>
      </w:tr>
      <w:tr w:rsidR="00C57228" w:rsidRPr="001715FC" w:rsidTr="001715FC">
        <w:trPr>
          <w:trHeight w:val="70"/>
        </w:trPr>
        <w:tc>
          <w:tcPr>
            <w:tcW w:w="534" w:type="dxa"/>
            <w:noWrap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15FC">
              <w:rPr>
                <w:rFonts w:ascii="Times New Roman" w:hAnsi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15FC">
              <w:rPr>
                <w:rFonts w:ascii="Times New Roman" w:hAnsi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402" w:type="dxa"/>
            <w:noWrap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15FC">
              <w:rPr>
                <w:rFonts w:ascii="Times New Roman" w:hAnsi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15FC">
              <w:rPr>
                <w:rFonts w:ascii="Times New Roman" w:hAnsi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977" w:type="dxa"/>
            <w:noWrap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15FC">
              <w:rPr>
                <w:rFonts w:ascii="Times New Roman" w:hAnsi="Times New Roman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  <w:noWrap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15FC">
              <w:rPr>
                <w:rFonts w:ascii="Times New Roman" w:hAnsi="Times New Roman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268" w:type="dxa"/>
            <w:noWrap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15FC">
              <w:rPr>
                <w:rFonts w:ascii="Times New Roman" w:hAnsi="Times New Roman"/>
                <w:i/>
                <w:iCs/>
                <w:sz w:val="20"/>
                <w:szCs w:val="20"/>
              </w:rPr>
              <w:t>7</w:t>
            </w:r>
          </w:p>
        </w:tc>
      </w:tr>
      <w:tr w:rsidR="00C57228" w:rsidRPr="001715FC" w:rsidTr="001715FC">
        <w:trPr>
          <w:trHeight w:val="190"/>
        </w:trPr>
        <w:tc>
          <w:tcPr>
            <w:tcW w:w="15134" w:type="dxa"/>
            <w:gridSpan w:val="7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Перевод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      </w:r>
          </w:p>
        </w:tc>
      </w:tr>
      <w:tr w:rsidR="00C57228" w:rsidRPr="001715FC" w:rsidTr="001715FC">
        <w:trPr>
          <w:trHeight w:val="70"/>
        </w:trPr>
        <w:tc>
          <w:tcPr>
            <w:tcW w:w="15134" w:type="dxa"/>
            <w:gridSpan w:val="7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  Прием и рассмотрение ходатайства и документов, необходимых для предоставления государственной услуги</w:t>
            </w:r>
          </w:p>
        </w:tc>
      </w:tr>
      <w:tr w:rsidR="00C57228" w:rsidRPr="001715FC" w:rsidTr="001715FC">
        <w:trPr>
          <w:trHeight w:val="1393"/>
        </w:trPr>
        <w:tc>
          <w:tcPr>
            <w:tcW w:w="534" w:type="dxa"/>
            <w:noWrap/>
          </w:tcPr>
          <w:p w:rsidR="00C57228" w:rsidRPr="001715FC" w:rsidRDefault="00C57228" w:rsidP="001715F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Прием и рассмотрение ходатайства и документов, необходимых для предоставления государственной услуги</w:t>
            </w:r>
          </w:p>
        </w:tc>
        <w:tc>
          <w:tcPr>
            <w:tcW w:w="3402" w:type="dxa"/>
            <w:vAlign w:val="center"/>
          </w:tcPr>
          <w:p w:rsidR="00C57228" w:rsidRPr="001715FC" w:rsidRDefault="00C57228" w:rsidP="001715FC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1 рабочий день</w:t>
            </w:r>
          </w:p>
        </w:tc>
        <w:tc>
          <w:tcPr>
            <w:tcW w:w="2977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уполномоченный сотрудник Администрации или МФЦ</w:t>
            </w: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57228" w:rsidRPr="001715FC" w:rsidTr="001715FC">
        <w:trPr>
          <w:trHeight w:val="70"/>
        </w:trPr>
        <w:tc>
          <w:tcPr>
            <w:tcW w:w="15134" w:type="dxa"/>
            <w:gridSpan w:val="7"/>
            <w:noWrap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1715FC">
              <w:rPr>
                <w:rFonts w:ascii="Times New Roman" w:hAnsi="Times New Roman"/>
                <w:b/>
                <w:bCs/>
                <w:color w:val="000000"/>
                <w:sz w:val="20"/>
              </w:rPr>
              <w:t>2.  Запрос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</w:t>
            </w:r>
          </w:p>
        </w:tc>
      </w:tr>
      <w:tr w:rsidR="00C57228" w:rsidRPr="001715FC" w:rsidTr="001715FC">
        <w:trPr>
          <w:trHeight w:val="819"/>
        </w:trPr>
        <w:tc>
          <w:tcPr>
            <w:tcW w:w="534" w:type="dxa"/>
            <w:noWrap/>
          </w:tcPr>
          <w:p w:rsidR="00C57228" w:rsidRPr="001715FC" w:rsidRDefault="00C57228" w:rsidP="001715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и направление межведомственных запросов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57228" w:rsidRPr="001715FC" w:rsidRDefault="00C57228" w:rsidP="001715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3 рабочих дня</w:t>
            </w:r>
          </w:p>
        </w:tc>
        <w:tc>
          <w:tcPr>
            <w:tcW w:w="2977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уполномоченный сотрудник Администрации или МФЦ</w:t>
            </w: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2268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C57228" w:rsidRPr="001715FC" w:rsidTr="001715FC">
        <w:trPr>
          <w:trHeight w:val="696"/>
        </w:trPr>
        <w:tc>
          <w:tcPr>
            <w:tcW w:w="534" w:type="dxa"/>
            <w:noWrap/>
          </w:tcPr>
          <w:p w:rsidR="00C57228" w:rsidRPr="001715FC" w:rsidRDefault="00C57228" w:rsidP="001715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получение ответа на межведомственный запрос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7228" w:rsidRPr="001715FC" w:rsidRDefault="00C57228" w:rsidP="001715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5 рабочих дней</w:t>
            </w:r>
          </w:p>
        </w:tc>
        <w:tc>
          <w:tcPr>
            <w:tcW w:w="2977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уполномоченный сотрудник Администрации или МФЦ</w:t>
            </w: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2268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C57228" w:rsidRPr="001715FC" w:rsidTr="001715FC">
        <w:trPr>
          <w:trHeight w:val="405"/>
        </w:trPr>
        <w:tc>
          <w:tcPr>
            <w:tcW w:w="534" w:type="dxa"/>
            <w:noWrap/>
          </w:tcPr>
          <w:p w:rsidR="00C57228" w:rsidRPr="001715FC" w:rsidRDefault="00C57228" w:rsidP="001715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регистрация ответа на межведомственный запрос в журнале учета входящей корреспонденции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C57228" w:rsidRPr="001715FC" w:rsidRDefault="00C57228" w:rsidP="001715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в день получения ответа на межведомственный запрос</w:t>
            </w:r>
          </w:p>
        </w:tc>
        <w:tc>
          <w:tcPr>
            <w:tcW w:w="2977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уполномоченный сотрудник Администрации или МФЦ</w:t>
            </w: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2268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C57228" w:rsidRPr="001715FC" w:rsidTr="001715FC">
        <w:trPr>
          <w:trHeight w:val="64"/>
        </w:trPr>
        <w:tc>
          <w:tcPr>
            <w:tcW w:w="15134" w:type="dxa"/>
            <w:gridSpan w:val="7"/>
            <w:noWrap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1715FC">
              <w:rPr>
                <w:rFonts w:ascii="Times New Roman" w:hAnsi="Times New Roman"/>
                <w:b/>
                <w:bCs/>
                <w:color w:val="000000"/>
                <w:sz w:val="20"/>
              </w:rPr>
              <w:t>3.  Принятие постановления Администрации сельсовета  о переводе (либо об отказе в переводе) земельного участка из одной категории в другую</w:t>
            </w:r>
          </w:p>
        </w:tc>
      </w:tr>
      <w:tr w:rsidR="00C57228" w:rsidRPr="001715FC" w:rsidTr="001715FC">
        <w:trPr>
          <w:trHeight w:val="405"/>
        </w:trPr>
        <w:tc>
          <w:tcPr>
            <w:tcW w:w="534" w:type="dxa"/>
            <w:noWrap/>
          </w:tcPr>
          <w:p w:rsidR="00C57228" w:rsidRPr="001715FC" w:rsidRDefault="00C57228" w:rsidP="001715F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подготовка и выдача решения о предварительном согласовании предоставления земельного участка либо мотивированного отказа в предварительном согласовании предоставления земельного участка</w:t>
            </w:r>
          </w:p>
        </w:tc>
        <w:tc>
          <w:tcPr>
            <w:tcW w:w="3402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15 рабочих дней</w:t>
            </w:r>
          </w:p>
        </w:tc>
        <w:tc>
          <w:tcPr>
            <w:tcW w:w="2977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уполномоченный сотрудник Администрации</w:t>
            </w: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C57228" w:rsidRPr="001715FC" w:rsidTr="001715FC">
        <w:trPr>
          <w:trHeight w:val="70"/>
        </w:trPr>
        <w:tc>
          <w:tcPr>
            <w:tcW w:w="15134" w:type="dxa"/>
            <w:gridSpan w:val="7"/>
            <w:noWrap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4. Выдача заявителю копии постановления Администрации сельсовета  о переводе (либо об отказе в переводе) земельного участка </w:t>
            </w:r>
            <w:r w:rsidRPr="001715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из одной категории в другую</w:t>
            </w:r>
          </w:p>
        </w:tc>
      </w:tr>
      <w:tr w:rsidR="00C57228" w:rsidRPr="001715FC" w:rsidTr="001715FC">
        <w:trPr>
          <w:trHeight w:val="136"/>
        </w:trPr>
        <w:tc>
          <w:tcPr>
            <w:tcW w:w="534" w:type="dxa"/>
            <w:noWrap/>
          </w:tcPr>
          <w:p w:rsidR="00C57228" w:rsidRPr="001715FC" w:rsidRDefault="00C57228" w:rsidP="001715F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выдача заявителю копии постановления Администрации сельсовета  о переводе (либо об отказе в переводе) земельного участка </w:t>
            </w: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из одной категории в другую</w:t>
            </w:r>
          </w:p>
        </w:tc>
        <w:tc>
          <w:tcPr>
            <w:tcW w:w="3402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1 рабочий день</w:t>
            </w:r>
          </w:p>
        </w:tc>
        <w:tc>
          <w:tcPr>
            <w:tcW w:w="2977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уполномоченный сотрудник Администрации</w:t>
            </w:r>
          </w:p>
        </w:tc>
        <w:tc>
          <w:tcPr>
            <w:tcW w:w="2126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vAlign w:val="center"/>
          </w:tcPr>
          <w:p w:rsidR="00C57228" w:rsidRPr="001715FC" w:rsidRDefault="00C57228" w:rsidP="0017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C57228" w:rsidRDefault="00C57228" w:rsidP="007E062B">
      <w:pPr>
        <w:spacing w:after="0" w:line="240" w:lineRule="auto"/>
        <w:rPr>
          <w:rFonts w:ascii="Times New Roman" w:hAnsi="Times New Roman"/>
          <w:sz w:val="28"/>
        </w:rPr>
      </w:pPr>
    </w:p>
    <w:p w:rsidR="00C57228" w:rsidRDefault="00C5722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C57228" w:rsidRDefault="00C57228" w:rsidP="005B4D1B">
      <w:pPr>
        <w:spacing w:after="280" w:line="240" w:lineRule="auto"/>
        <w:rPr>
          <w:rFonts w:ascii="Times New Roman" w:hAnsi="Times New Roman"/>
          <w:sz w:val="28"/>
        </w:rPr>
      </w:pPr>
      <w:r w:rsidRPr="005B4D1B">
        <w:rPr>
          <w:rFonts w:ascii="Times New Roman" w:hAnsi="Times New Roman"/>
          <w:sz w:val="28"/>
        </w:rPr>
        <w:t xml:space="preserve">Раздел 8. Особенности предоставления </w:t>
      </w:r>
      <w:r>
        <w:rPr>
          <w:rFonts w:ascii="Times New Roman" w:hAnsi="Times New Roman"/>
          <w:sz w:val="28"/>
        </w:rPr>
        <w:t>«подуслуги»</w:t>
      </w:r>
      <w:r w:rsidRPr="005B4D1B">
        <w:rPr>
          <w:rFonts w:ascii="Times New Roman" w:hAnsi="Times New Roman"/>
          <w:sz w:val="28"/>
        </w:rPr>
        <w:t xml:space="preserve"> в электронной форме</w:t>
      </w:r>
    </w:p>
    <w:tbl>
      <w:tblPr>
        <w:tblW w:w="15007" w:type="dxa"/>
        <w:tblInd w:w="93" w:type="dxa"/>
        <w:tblLook w:val="00A0"/>
      </w:tblPr>
      <w:tblGrid>
        <w:gridCol w:w="2235"/>
        <w:gridCol w:w="897"/>
        <w:gridCol w:w="1686"/>
        <w:gridCol w:w="2994"/>
        <w:gridCol w:w="1914"/>
        <w:gridCol w:w="2018"/>
        <w:gridCol w:w="3263"/>
      </w:tblGrid>
      <w:tr w:rsidR="00C57228" w:rsidRPr="001715FC" w:rsidTr="00290A2A">
        <w:trPr>
          <w:trHeight w:val="13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5B4D1B" w:rsidRDefault="00C57228" w:rsidP="00290A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D1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5B4D1B" w:rsidRDefault="00C57228" w:rsidP="00290A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D1B">
              <w:rPr>
                <w:rFonts w:ascii="Times New Roman" w:hAnsi="Times New Roman"/>
                <w:color w:val="000000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1715FC" w:rsidRDefault="00C57228" w:rsidP="00290A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Способ формирования запроса о предоставлении "подуслуги"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5B4D1B" w:rsidRDefault="00C57228" w:rsidP="00290A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D1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Способ приема и регистрации органом, предоставляющим услугу, запроса и иных документов, необходимых для предоставления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5B4D1B" w:rsidRDefault="00C57228" w:rsidP="00290A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D1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Способ оплаты заявителем, государственной госпошлины или иной платы, взимаемой за предоставления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5B4D1B" w:rsidRDefault="00C57228" w:rsidP="00290A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D1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28" w:rsidRPr="005B4D1B" w:rsidRDefault="00C57228" w:rsidP="00290A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D1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  <w:r w:rsidRPr="005B4D1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досудебного (внесудебного) обжалования решений и действий  (бездействия) органа в процессе получения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«подуслуги»</w:t>
            </w:r>
          </w:p>
        </w:tc>
      </w:tr>
      <w:tr w:rsidR="00C57228" w:rsidRPr="001715FC" w:rsidTr="00290A2A">
        <w:trPr>
          <w:trHeight w:val="7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5B4D1B" w:rsidRDefault="00C57228" w:rsidP="005B4D1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5B4D1B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5B4D1B" w:rsidRDefault="00C57228" w:rsidP="005B4D1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5B4D1B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7228" w:rsidRPr="00155551" w:rsidRDefault="00C57228" w:rsidP="0015555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5555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5B4D1B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5B4D1B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5B4D1B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5B4D1B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5B4D1B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5B4D1B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228" w:rsidRPr="005B4D1B" w:rsidRDefault="00C57228" w:rsidP="005B4D1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C57228" w:rsidRPr="001715FC" w:rsidTr="007E3A6D">
        <w:trPr>
          <w:trHeight w:val="64"/>
        </w:trPr>
        <w:tc>
          <w:tcPr>
            <w:tcW w:w="15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28" w:rsidRPr="00155551" w:rsidRDefault="00C57228" w:rsidP="00155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5555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Утверждение схемы расположения земельного участка на кадастровом плане территории</w:t>
            </w:r>
          </w:p>
        </w:tc>
      </w:tr>
      <w:tr w:rsidR="00C57228" w:rsidRPr="001715FC" w:rsidTr="00290A2A">
        <w:trPr>
          <w:trHeight w:val="278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F85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официальный сайт органа местного самоуправления; портал государственных и муниципальных услуг Курской области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F85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F85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через экранную форму на портале государственных и муниципальных услуг Курской области</w:t>
            </w:r>
          </w:p>
        </w:tc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28" w:rsidRPr="003D65B8" w:rsidRDefault="00C57228" w:rsidP="00F8527D">
            <w:pPr>
              <w:pStyle w:val="NormalWeb"/>
              <w:spacing w:before="0" w:beforeAutospacing="0" w:after="0" w:afterAutospacing="0"/>
              <w:rPr>
                <w:sz w:val="20"/>
              </w:rPr>
            </w:pPr>
            <w:r w:rsidRPr="003D65B8">
              <w:rPr>
                <w:sz w:val="20"/>
              </w:rPr>
              <w:t>Заявление в форме электронного документа представляется в Администрацию по выбору заявителя:</w:t>
            </w:r>
          </w:p>
          <w:p w:rsidR="00C57228" w:rsidRPr="003D65B8" w:rsidRDefault="00C57228" w:rsidP="00F8527D">
            <w:pPr>
              <w:pStyle w:val="NormalWeb"/>
              <w:spacing w:before="0" w:beforeAutospacing="0" w:after="0" w:afterAutospacing="0"/>
              <w:rPr>
                <w:sz w:val="20"/>
              </w:rPr>
            </w:pPr>
            <w:r w:rsidRPr="003D65B8">
              <w:rPr>
                <w:sz w:val="20"/>
              </w:rPr>
              <w:t>путем заполнения формы запроса, посредством отправки через личный кабинет Единого портала или Регионального портала;</w:t>
            </w:r>
          </w:p>
          <w:p w:rsidR="00C57228" w:rsidRPr="003D65B8" w:rsidRDefault="00C57228" w:rsidP="00F8527D">
            <w:pPr>
              <w:pStyle w:val="NormalWeb"/>
              <w:spacing w:before="0" w:beforeAutospacing="0" w:after="0" w:afterAutospacing="0"/>
              <w:rPr>
                <w:sz w:val="20"/>
              </w:rPr>
            </w:pPr>
            <w:r w:rsidRPr="003D65B8">
              <w:rPr>
                <w:sz w:val="20"/>
              </w:rPr>
              <w:t>путем направления электронного документа на официальную электронную почту.</w:t>
            </w:r>
          </w:p>
          <w:p w:rsidR="00C57228" w:rsidRPr="003D65B8" w:rsidRDefault="00C57228" w:rsidP="00F8527D">
            <w:pPr>
              <w:pStyle w:val="NormalWeb"/>
              <w:spacing w:before="0" w:beforeAutospacing="0" w:after="0" w:afterAutospacing="0"/>
              <w:rPr>
                <w:sz w:val="20"/>
              </w:rPr>
            </w:pPr>
            <w:r w:rsidRPr="003D65B8">
              <w:rPr>
                <w:sz w:val="20"/>
              </w:rPr>
              <w:t>Заявление в форме электронного документа подписывается по выбору заявителя (если заявителем является физическое лицо):</w:t>
            </w:r>
          </w:p>
          <w:p w:rsidR="00C57228" w:rsidRPr="003D65B8" w:rsidRDefault="00C57228" w:rsidP="00F8527D">
            <w:pPr>
              <w:pStyle w:val="NormalWeb"/>
              <w:spacing w:before="0" w:beforeAutospacing="0" w:after="0" w:afterAutospacing="0"/>
              <w:rPr>
                <w:sz w:val="20"/>
              </w:rPr>
            </w:pPr>
            <w:r w:rsidRPr="003D65B8">
              <w:rPr>
                <w:sz w:val="20"/>
              </w:rPr>
              <w:t>электронной подписью заявителя (представителя заявителя);</w:t>
            </w:r>
          </w:p>
          <w:p w:rsidR="00C57228" w:rsidRPr="003D65B8" w:rsidRDefault="00C57228" w:rsidP="00F8527D">
            <w:pPr>
              <w:pStyle w:val="NormalWeb"/>
              <w:spacing w:before="0" w:beforeAutospacing="0" w:after="0" w:afterAutospacing="0"/>
              <w:rPr>
                <w:sz w:val="20"/>
              </w:rPr>
            </w:pPr>
            <w:r w:rsidRPr="003D65B8">
              <w:rPr>
                <w:sz w:val="20"/>
              </w:rPr>
              <w:t>усиленной квалифицированной электронной подписью заявителя (представителя заявителя).</w:t>
            </w:r>
          </w:p>
          <w:p w:rsidR="00C57228" w:rsidRPr="001715FC" w:rsidRDefault="00C57228" w:rsidP="00F852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228" w:rsidRPr="001715FC" w:rsidRDefault="00C57228" w:rsidP="00F85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F85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Портал государственных и муниципальных услуг Курской области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28" w:rsidRPr="001715FC" w:rsidRDefault="00C57228" w:rsidP="00F85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15FC">
              <w:rPr>
                <w:rFonts w:ascii="Times New Roman" w:hAnsi="Times New Roman"/>
                <w:color w:val="000000"/>
                <w:sz w:val="20"/>
                <w:szCs w:val="20"/>
              </w:rPr>
              <w:t>Портал государственных и муниципальных услуг Курской области</w:t>
            </w:r>
          </w:p>
        </w:tc>
      </w:tr>
    </w:tbl>
    <w:p w:rsidR="00C57228" w:rsidRDefault="00C57228" w:rsidP="007E062B">
      <w:pPr>
        <w:spacing w:after="0" w:line="240" w:lineRule="auto"/>
        <w:rPr>
          <w:rFonts w:ascii="Times New Roman" w:hAnsi="Times New Roman"/>
          <w:sz w:val="28"/>
        </w:rPr>
        <w:sectPr w:rsidR="00C57228" w:rsidSect="00832382">
          <w:headerReference w:type="default" r:id="rId7"/>
          <w:pgSz w:w="16838" w:h="11906" w:orient="landscape"/>
          <w:pgMar w:top="1701" w:right="820" w:bottom="850" w:left="1134" w:header="1275" w:footer="708" w:gutter="0"/>
          <w:cols w:space="708"/>
          <w:titlePg/>
          <w:docGrid w:linePitch="360"/>
        </w:sectPr>
      </w:pPr>
    </w:p>
    <w:p w:rsidR="00C57228" w:rsidRDefault="00C57228" w:rsidP="006F7B09">
      <w:pPr>
        <w:pStyle w:val="ConsPlusNormal"/>
        <w:widowControl/>
        <w:tabs>
          <w:tab w:val="left" w:pos="7380"/>
        </w:tabs>
        <w:spacing w:after="28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Приложение №1</w:t>
      </w:r>
    </w:p>
    <w:p w:rsidR="00C57228" w:rsidRPr="00C14F07" w:rsidRDefault="00C57228" w:rsidP="006F7B09">
      <w:pPr>
        <w:pStyle w:val="ConsPlusNormal"/>
        <w:widowControl/>
        <w:spacing w:after="28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r w:rsidRPr="00C14F07">
        <w:rPr>
          <w:rFonts w:ascii="Times New Roman" w:hAnsi="Times New Roman" w:cs="Times New Roman"/>
          <w:sz w:val="28"/>
          <w:szCs w:val="28"/>
        </w:rPr>
        <w:t xml:space="preserve"> заявления</w:t>
      </w:r>
    </w:p>
    <w:p w:rsidR="00C57228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Администрацию Пристенского района Курской области</w:t>
      </w:r>
    </w:p>
    <w:p w:rsidR="00C57228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Курская область, Пристенский район, п. Пристень, ул. Ленина, д. 5</w:t>
      </w:r>
    </w:p>
    <w:p w:rsidR="00C57228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______________________________</w:t>
      </w:r>
    </w:p>
    <w:p w:rsidR="00C57228" w:rsidRPr="00AD7846" w:rsidRDefault="00C57228" w:rsidP="006F7B09">
      <w:pPr>
        <w:pStyle w:val="ConsPlusNormal"/>
        <w:widowControl/>
        <w:ind w:left="5103" w:firstLine="0"/>
        <w:jc w:val="center"/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</w:pPr>
      <w:r w:rsidRPr="00AD7846"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(наименование или Ф.И.О. заявителя)</w:t>
      </w:r>
    </w:p>
    <w:p w:rsidR="00C57228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адрес: __________________________,</w:t>
      </w:r>
    </w:p>
    <w:p w:rsidR="00C57228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тел.: ___________________________,</w:t>
      </w:r>
    </w:p>
    <w:p w:rsidR="00C57228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факс: __________________________,</w:t>
      </w:r>
    </w:p>
    <w:p w:rsidR="00C57228" w:rsidRPr="00AD7846" w:rsidRDefault="00C57228" w:rsidP="006F7B09">
      <w:pPr>
        <w:pStyle w:val="ConsPlusNormal"/>
        <w:widowControl/>
        <w:spacing w:after="280"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email</w:t>
      </w:r>
      <w:r>
        <w:rPr>
          <w:rFonts w:ascii="Times New Roman" w:hAnsi="Times New Roman" w:cs="Times New Roman"/>
          <w:color w:val="000000"/>
          <w:sz w:val="28"/>
          <w:szCs w:val="28"/>
        </w:rPr>
        <w:t>: __________________________</w:t>
      </w:r>
    </w:p>
    <w:p w:rsidR="00C57228" w:rsidRPr="00AD7846" w:rsidRDefault="00C57228" w:rsidP="006F7B0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7846">
        <w:rPr>
          <w:rFonts w:ascii="Times New Roman" w:hAnsi="Times New Roman" w:cs="Times New Roman"/>
          <w:color w:val="000000"/>
          <w:sz w:val="28"/>
          <w:szCs w:val="28"/>
        </w:rPr>
        <w:t>Ходатайство</w:t>
      </w:r>
    </w:p>
    <w:p w:rsidR="00C57228" w:rsidRPr="00C14F07" w:rsidRDefault="00C57228" w:rsidP="006F7B09">
      <w:pPr>
        <w:pStyle w:val="ConsPlusNormal"/>
        <w:spacing w:after="28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Pr="00AD7846">
        <w:rPr>
          <w:rFonts w:ascii="Times New Roman" w:hAnsi="Times New Roman" w:cs="Times New Roman"/>
          <w:bCs/>
          <w:color w:val="000000"/>
          <w:sz w:val="28"/>
          <w:szCs w:val="28"/>
        </w:rPr>
        <w:t>перевод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AD784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</w:r>
    </w:p>
    <w:p w:rsidR="00C57228" w:rsidRDefault="00C57228" w:rsidP="006F7B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0"/>
        </w:rPr>
      </w:pPr>
      <w:r w:rsidRPr="00F62838">
        <w:rPr>
          <w:rFonts w:ascii="Times New Roman" w:hAnsi="Times New Roman"/>
          <w:bCs/>
          <w:sz w:val="28"/>
          <w:szCs w:val="20"/>
        </w:rPr>
        <w:t xml:space="preserve">Прошу </w:t>
      </w:r>
      <w:r>
        <w:rPr>
          <w:rFonts w:ascii="Times New Roman" w:hAnsi="Times New Roman"/>
          <w:bCs/>
          <w:sz w:val="28"/>
          <w:szCs w:val="20"/>
        </w:rPr>
        <w:t xml:space="preserve">осуществить </w:t>
      </w:r>
      <w:r w:rsidRPr="00F62838">
        <w:rPr>
          <w:rFonts w:ascii="Times New Roman" w:hAnsi="Times New Roman"/>
          <w:bCs/>
          <w:sz w:val="28"/>
          <w:szCs w:val="20"/>
        </w:rPr>
        <w:t>перев</w:t>
      </w:r>
      <w:r>
        <w:rPr>
          <w:rFonts w:ascii="Times New Roman" w:hAnsi="Times New Roman"/>
          <w:bCs/>
          <w:sz w:val="28"/>
          <w:szCs w:val="20"/>
        </w:rPr>
        <w:t>од земельного участка</w:t>
      </w:r>
      <w:r w:rsidRPr="00F62838">
        <w:rPr>
          <w:rFonts w:ascii="Times New Roman" w:hAnsi="Times New Roman"/>
          <w:bCs/>
          <w:sz w:val="28"/>
          <w:szCs w:val="20"/>
        </w:rPr>
        <w:t xml:space="preserve">, </w:t>
      </w:r>
      <w:r>
        <w:rPr>
          <w:rFonts w:ascii="Times New Roman" w:hAnsi="Times New Roman"/>
          <w:bCs/>
          <w:sz w:val="28"/>
          <w:szCs w:val="20"/>
        </w:rPr>
        <w:t>площадью __________ м</w:t>
      </w:r>
      <w:r w:rsidRPr="00DE02BC">
        <w:rPr>
          <w:rFonts w:ascii="Times New Roman" w:hAnsi="Times New Roman"/>
          <w:bCs/>
          <w:sz w:val="28"/>
          <w:szCs w:val="20"/>
          <w:vertAlign w:val="superscript"/>
        </w:rPr>
        <w:t>2</w:t>
      </w:r>
      <w:r w:rsidRPr="00DE02BC">
        <w:rPr>
          <w:rFonts w:ascii="Times New Roman" w:hAnsi="Times New Roman"/>
          <w:bCs/>
          <w:sz w:val="28"/>
          <w:szCs w:val="20"/>
        </w:rPr>
        <w:t>,</w:t>
      </w:r>
      <w:r>
        <w:rPr>
          <w:rFonts w:ascii="Times New Roman" w:hAnsi="Times New Roman"/>
          <w:bCs/>
          <w:sz w:val="28"/>
          <w:szCs w:val="20"/>
        </w:rPr>
        <w:t xml:space="preserve"> </w:t>
      </w:r>
      <w:r w:rsidRPr="00DE02BC">
        <w:rPr>
          <w:rFonts w:ascii="Times New Roman" w:hAnsi="Times New Roman"/>
          <w:bCs/>
          <w:sz w:val="28"/>
          <w:szCs w:val="20"/>
        </w:rPr>
        <w:t>кадастровый номер земельного участка</w:t>
      </w:r>
      <w:r>
        <w:rPr>
          <w:rFonts w:ascii="Times New Roman" w:hAnsi="Times New Roman"/>
          <w:bCs/>
          <w:sz w:val="28"/>
          <w:szCs w:val="20"/>
        </w:rPr>
        <w:t xml:space="preserve"> __________________, из категории «_____________________________________________________»</w:t>
      </w:r>
    </w:p>
    <w:p w:rsidR="00C57228" w:rsidRPr="00DE02BC" w:rsidRDefault="00C57228" w:rsidP="006F7B09">
      <w:pPr>
        <w:spacing w:after="0" w:line="240" w:lineRule="auto"/>
        <w:ind w:left="1701"/>
        <w:jc w:val="center"/>
        <w:rPr>
          <w:rFonts w:ascii="Times New Roman" w:hAnsi="Times New Roman"/>
          <w:bCs/>
          <w:i/>
          <w:sz w:val="28"/>
          <w:szCs w:val="20"/>
          <w:vertAlign w:val="superscript"/>
        </w:rPr>
      </w:pPr>
      <w:r w:rsidRPr="00DE02BC">
        <w:rPr>
          <w:rFonts w:ascii="Times New Roman" w:hAnsi="Times New Roman"/>
          <w:bCs/>
          <w:i/>
          <w:sz w:val="28"/>
          <w:szCs w:val="20"/>
          <w:vertAlign w:val="superscript"/>
        </w:rPr>
        <w:t>(в состав которых входит земельный участок)</w:t>
      </w:r>
    </w:p>
    <w:p w:rsidR="00C57228" w:rsidRDefault="00C57228" w:rsidP="006F7B09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t xml:space="preserve">в категорию «_____________________________________________________», </w:t>
      </w:r>
    </w:p>
    <w:p w:rsidR="00C57228" w:rsidRPr="00DE02BC" w:rsidRDefault="00C57228" w:rsidP="006F7B09">
      <w:pPr>
        <w:spacing w:after="0" w:line="240" w:lineRule="auto"/>
        <w:ind w:left="1560"/>
        <w:jc w:val="center"/>
        <w:rPr>
          <w:rFonts w:ascii="Times New Roman" w:hAnsi="Times New Roman"/>
          <w:bCs/>
          <w:i/>
          <w:sz w:val="28"/>
          <w:szCs w:val="20"/>
          <w:vertAlign w:val="superscript"/>
        </w:rPr>
      </w:pPr>
      <w:r w:rsidRPr="00DE02BC">
        <w:rPr>
          <w:rFonts w:ascii="Times New Roman" w:hAnsi="Times New Roman"/>
          <w:bCs/>
          <w:i/>
          <w:sz w:val="28"/>
          <w:szCs w:val="20"/>
          <w:vertAlign w:val="superscript"/>
        </w:rPr>
        <w:t>(перевод в состав которых предполагается осуществить)</w:t>
      </w:r>
    </w:p>
    <w:p w:rsidR="00C57228" w:rsidRDefault="00C57228" w:rsidP="006F7B09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 w:rsidRPr="00DE02BC">
        <w:rPr>
          <w:rFonts w:ascii="Times New Roman" w:hAnsi="Times New Roman"/>
          <w:bCs/>
          <w:sz w:val="28"/>
          <w:szCs w:val="20"/>
        </w:rPr>
        <w:t>обоснование перевода земельного участка из состава земель одной категории в другую</w:t>
      </w:r>
      <w:r>
        <w:rPr>
          <w:rFonts w:ascii="Times New Roman" w:hAnsi="Times New Roman"/>
          <w:bCs/>
          <w:sz w:val="28"/>
          <w:szCs w:val="20"/>
        </w:rPr>
        <w:t xml:space="preserve"> _________________________________________________________; права на земельный участок _________________________________________.</w:t>
      </w:r>
    </w:p>
    <w:p w:rsidR="00C57228" w:rsidRPr="00E541E6" w:rsidRDefault="00C57228" w:rsidP="006F7B09">
      <w:pPr>
        <w:spacing w:before="28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К заявлению прилагаются: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714"/>
        <w:gridCol w:w="6095"/>
        <w:gridCol w:w="2555"/>
      </w:tblGrid>
      <w:tr w:rsidR="00C57228" w:rsidRPr="001715FC" w:rsidTr="007E3A6D">
        <w:trPr>
          <w:trHeight w:val="283"/>
        </w:trPr>
        <w:tc>
          <w:tcPr>
            <w:tcW w:w="714" w:type="dxa"/>
          </w:tcPr>
          <w:p w:rsidR="00C57228" w:rsidRPr="001715FC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F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C57228" w:rsidRPr="001715FC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FC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555" w:type="dxa"/>
          </w:tcPr>
          <w:p w:rsidR="00C57228" w:rsidRPr="001715FC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FC">
              <w:rPr>
                <w:rFonts w:ascii="Times New Roman" w:hAnsi="Times New Roman"/>
                <w:sz w:val="24"/>
                <w:szCs w:val="24"/>
              </w:rPr>
              <w:t>Реквизиты документа</w:t>
            </w:r>
          </w:p>
        </w:tc>
      </w:tr>
      <w:tr w:rsidR="00C57228" w:rsidRPr="001715FC" w:rsidTr="007E3A6D">
        <w:trPr>
          <w:trHeight w:val="283"/>
        </w:trPr>
        <w:tc>
          <w:tcPr>
            <w:tcW w:w="714" w:type="dxa"/>
          </w:tcPr>
          <w:p w:rsidR="00C57228" w:rsidRPr="00E541E6" w:rsidRDefault="00C57228" w:rsidP="006F7B09">
            <w:pPr>
              <w:numPr>
                <w:ilvl w:val="0"/>
                <w:numId w:val="14"/>
              </w:numPr>
              <w:suppressAutoHyphens/>
              <w:autoSpaceDE w:val="0"/>
              <w:spacing w:after="0" w:line="240" w:lineRule="auto"/>
              <w:ind w:left="714" w:hanging="42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228" w:rsidRPr="001715FC" w:rsidTr="007E3A6D">
        <w:trPr>
          <w:trHeight w:val="283"/>
        </w:trPr>
        <w:tc>
          <w:tcPr>
            <w:tcW w:w="714" w:type="dxa"/>
          </w:tcPr>
          <w:p w:rsidR="00C57228" w:rsidRPr="00E541E6" w:rsidRDefault="00C57228" w:rsidP="006F7B09">
            <w:pPr>
              <w:numPr>
                <w:ilvl w:val="0"/>
                <w:numId w:val="14"/>
              </w:numPr>
              <w:suppressAutoHyphens/>
              <w:autoSpaceDE w:val="0"/>
              <w:spacing w:after="0" w:line="240" w:lineRule="auto"/>
              <w:ind w:left="714" w:hanging="42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228" w:rsidRPr="001715FC" w:rsidTr="007E3A6D">
        <w:trPr>
          <w:trHeight w:val="283"/>
        </w:trPr>
        <w:tc>
          <w:tcPr>
            <w:tcW w:w="714" w:type="dxa"/>
          </w:tcPr>
          <w:p w:rsidR="00C57228" w:rsidRPr="00E541E6" w:rsidRDefault="00C57228" w:rsidP="006F7B09">
            <w:pPr>
              <w:numPr>
                <w:ilvl w:val="0"/>
                <w:numId w:val="14"/>
              </w:numPr>
              <w:suppressAutoHyphens/>
              <w:autoSpaceDE w:val="0"/>
              <w:spacing w:after="0" w:line="240" w:lineRule="auto"/>
              <w:ind w:left="714" w:hanging="42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7228" w:rsidRPr="00E541E6" w:rsidRDefault="00C57228" w:rsidP="006F7B09">
      <w:pPr>
        <w:tabs>
          <w:tab w:val="left" w:pos="6663"/>
        </w:tabs>
        <w:spacing w:before="28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Заявитель: ___________________________________</w:t>
      </w:r>
      <w:r w:rsidRPr="00E541E6">
        <w:rPr>
          <w:rFonts w:ascii="Times New Roman" w:hAnsi="Times New Roman"/>
          <w:sz w:val="28"/>
          <w:szCs w:val="28"/>
        </w:rPr>
        <w:tab/>
        <w:t>__________________</w:t>
      </w:r>
    </w:p>
    <w:p w:rsidR="00C57228" w:rsidRPr="00E541E6" w:rsidRDefault="00C57228" w:rsidP="006F7B09">
      <w:pPr>
        <w:tabs>
          <w:tab w:val="left" w:pos="6521"/>
        </w:tabs>
        <w:spacing w:after="0" w:line="240" w:lineRule="auto"/>
        <w:ind w:left="1276" w:right="-2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E541E6">
        <w:rPr>
          <w:rFonts w:ascii="Times New Roman" w:hAnsi="Times New Roman"/>
          <w:i/>
          <w:sz w:val="28"/>
          <w:szCs w:val="28"/>
          <w:vertAlign w:val="superscript"/>
        </w:rPr>
        <w:t>(Ф.И.О., наименование организации)</w:t>
      </w:r>
      <w:r w:rsidRPr="00E541E6">
        <w:rPr>
          <w:rFonts w:ascii="Times New Roman" w:hAnsi="Times New Roman"/>
          <w:i/>
          <w:sz w:val="28"/>
          <w:szCs w:val="28"/>
          <w:vertAlign w:val="superscript"/>
        </w:rPr>
        <w:tab/>
        <w:t>(печать, подпись)</w:t>
      </w:r>
    </w:p>
    <w:p w:rsidR="00C57228" w:rsidRDefault="00C57228" w:rsidP="006F7B09">
      <w:pPr>
        <w:tabs>
          <w:tab w:val="left" w:pos="709"/>
        </w:tabs>
        <w:suppressAutoHyphens/>
        <w:spacing w:after="0" w:line="100" w:lineRule="atLeast"/>
        <w:ind w:left="4820" w:firstLine="3"/>
        <w:jc w:val="center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«___» ____________ 20 ___ г.</w:t>
      </w:r>
      <w:r>
        <w:rPr>
          <w:rFonts w:ascii="Times New Roman" w:hAnsi="Times New Roman"/>
          <w:sz w:val="28"/>
          <w:szCs w:val="28"/>
        </w:rPr>
        <w:br w:type="page"/>
      </w:r>
    </w:p>
    <w:p w:rsidR="00C57228" w:rsidRPr="00C14F07" w:rsidRDefault="00C57228" w:rsidP="006F7B09">
      <w:pPr>
        <w:pStyle w:val="ConsPlusNormal"/>
        <w:widowControl/>
        <w:spacing w:after="28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Форма</w:t>
      </w:r>
      <w:r w:rsidRPr="00C14F07">
        <w:rPr>
          <w:rFonts w:ascii="Times New Roman" w:hAnsi="Times New Roman" w:cs="Times New Roman"/>
          <w:sz w:val="28"/>
          <w:szCs w:val="28"/>
        </w:rPr>
        <w:t xml:space="preserve"> заявления</w:t>
      </w:r>
    </w:p>
    <w:p w:rsidR="00C57228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Администрацию Пристенского района Курской области</w:t>
      </w:r>
    </w:p>
    <w:p w:rsidR="00C57228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Курская область, Пристенский район, п. Пристень, ул. Ленина, д. 5</w:t>
      </w:r>
    </w:p>
    <w:p w:rsidR="00C57228" w:rsidRPr="00091490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</w:t>
      </w:r>
      <w:r w:rsidRPr="0009149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Иванова Ивана Ивановича</w:t>
      </w:r>
    </w:p>
    <w:p w:rsidR="00C57228" w:rsidRPr="00AD7846" w:rsidRDefault="00C57228" w:rsidP="006F7B09">
      <w:pPr>
        <w:pStyle w:val="ConsPlusNormal"/>
        <w:widowControl/>
        <w:ind w:left="5103" w:firstLine="0"/>
        <w:jc w:val="center"/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</w:pPr>
      <w:r w:rsidRPr="00AD7846"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(наименование или Ф.И.О. заявителя)</w:t>
      </w:r>
    </w:p>
    <w:p w:rsidR="00C57228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адрес: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Курская обл.,  Пристнский р-он, п. Пристень, ул. Садовая д.159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C57228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.:123456789</w:t>
      </w:r>
    </w:p>
    <w:p w:rsidR="00C57228" w:rsidRDefault="00C57228" w:rsidP="006F7B09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факс: __________________________,</w:t>
      </w:r>
    </w:p>
    <w:p w:rsidR="00C57228" w:rsidRPr="00AD7846" w:rsidRDefault="00C57228" w:rsidP="006F7B09">
      <w:pPr>
        <w:pStyle w:val="ConsPlusNormal"/>
        <w:widowControl/>
        <w:spacing w:after="280"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email</w:t>
      </w:r>
      <w:r>
        <w:rPr>
          <w:rFonts w:ascii="Times New Roman" w:hAnsi="Times New Roman" w:cs="Times New Roman"/>
          <w:color w:val="000000"/>
          <w:sz w:val="28"/>
          <w:szCs w:val="28"/>
        </w:rPr>
        <w:t>: __________________________</w:t>
      </w:r>
    </w:p>
    <w:p w:rsidR="00C57228" w:rsidRPr="00AD7846" w:rsidRDefault="00C57228" w:rsidP="006F7B0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7846">
        <w:rPr>
          <w:rFonts w:ascii="Times New Roman" w:hAnsi="Times New Roman" w:cs="Times New Roman"/>
          <w:color w:val="000000"/>
          <w:sz w:val="28"/>
          <w:szCs w:val="28"/>
        </w:rPr>
        <w:t>Ходатайство</w:t>
      </w:r>
    </w:p>
    <w:p w:rsidR="00C57228" w:rsidRPr="00C14F07" w:rsidRDefault="00C57228" w:rsidP="006F7B09">
      <w:pPr>
        <w:pStyle w:val="ConsPlusNormal"/>
        <w:spacing w:after="28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Pr="00AD7846">
        <w:rPr>
          <w:rFonts w:ascii="Times New Roman" w:hAnsi="Times New Roman" w:cs="Times New Roman"/>
          <w:bCs/>
          <w:color w:val="000000"/>
          <w:sz w:val="28"/>
          <w:szCs w:val="28"/>
        </w:rPr>
        <w:t>перевод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AD784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</w:r>
    </w:p>
    <w:p w:rsidR="00C57228" w:rsidRDefault="00C57228" w:rsidP="006F7B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0"/>
        </w:rPr>
      </w:pPr>
      <w:r w:rsidRPr="00F62838">
        <w:rPr>
          <w:rFonts w:ascii="Times New Roman" w:hAnsi="Times New Roman"/>
          <w:bCs/>
          <w:sz w:val="28"/>
          <w:szCs w:val="20"/>
        </w:rPr>
        <w:t xml:space="preserve">Прошу </w:t>
      </w:r>
      <w:r>
        <w:rPr>
          <w:rFonts w:ascii="Times New Roman" w:hAnsi="Times New Roman"/>
          <w:bCs/>
          <w:sz w:val="28"/>
          <w:szCs w:val="20"/>
        </w:rPr>
        <w:t xml:space="preserve">осуществить </w:t>
      </w:r>
      <w:r w:rsidRPr="00F62838">
        <w:rPr>
          <w:rFonts w:ascii="Times New Roman" w:hAnsi="Times New Roman"/>
          <w:bCs/>
          <w:sz w:val="28"/>
          <w:szCs w:val="20"/>
        </w:rPr>
        <w:t>перев</w:t>
      </w:r>
      <w:r>
        <w:rPr>
          <w:rFonts w:ascii="Times New Roman" w:hAnsi="Times New Roman"/>
          <w:bCs/>
          <w:sz w:val="28"/>
          <w:szCs w:val="20"/>
        </w:rPr>
        <w:t>од земельного участка</w:t>
      </w:r>
      <w:r w:rsidRPr="00F62838">
        <w:rPr>
          <w:rFonts w:ascii="Times New Roman" w:hAnsi="Times New Roman"/>
          <w:bCs/>
          <w:sz w:val="28"/>
          <w:szCs w:val="20"/>
        </w:rPr>
        <w:t xml:space="preserve">, </w:t>
      </w:r>
      <w:r>
        <w:rPr>
          <w:rFonts w:ascii="Times New Roman" w:hAnsi="Times New Roman"/>
          <w:bCs/>
          <w:sz w:val="28"/>
          <w:szCs w:val="20"/>
        </w:rPr>
        <w:t xml:space="preserve">площадью </w:t>
      </w:r>
      <w:r>
        <w:rPr>
          <w:rFonts w:ascii="Times New Roman" w:hAnsi="Times New Roman"/>
          <w:bCs/>
          <w:i/>
          <w:sz w:val="28"/>
          <w:szCs w:val="20"/>
        </w:rPr>
        <w:t>1500</w:t>
      </w:r>
      <w:r>
        <w:rPr>
          <w:rFonts w:ascii="Times New Roman" w:hAnsi="Times New Roman"/>
          <w:bCs/>
          <w:sz w:val="28"/>
          <w:szCs w:val="20"/>
        </w:rPr>
        <w:t xml:space="preserve"> м</w:t>
      </w:r>
      <w:r w:rsidRPr="00DE02BC">
        <w:rPr>
          <w:rFonts w:ascii="Times New Roman" w:hAnsi="Times New Roman"/>
          <w:bCs/>
          <w:sz w:val="28"/>
          <w:szCs w:val="20"/>
          <w:vertAlign w:val="superscript"/>
        </w:rPr>
        <w:t>2</w:t>
      </w:r>
      <w:r w:rsidRPr="00DE02BC">
        <w:rPr>
          <w:rFonts w:ascii="Times New Roman" w:hAnsi="Times New Roman"/>
          <w:bCs/>
          <w:sz w:val="28"/>
          <w:szCs w:val="20"/>
        </w:rPr>
        <w:t>,</w:t>
      </w:r>
      <w:r>
        <w:rPr>
          <w:rFonts w:ascii="Times New Roman" w:hAnsi="Times New Roman"/>
          <w:bCs/>
          <w:sz w:val="28"/>
          <w:szCs w:val="20"/>
        </w:rPr>
        <w:t xml:space="preserve"> </w:t>
      </w:r>
      <w:r w:rsidRPr="00DE02BC">
        <w:rPr>
          <w:rFonts w:ascii="Times New Roman" w:hAnsi="Times New Roman"/>
          <w:bCs/>
          <w:sz w:val="28"/>
          <w:szCs w:val="20"/>
        </w:rPr>
        <w:t>кадастровый номер земельного участка</w:t>
      </w:r>
      <w:r>
        <w:rPr>
          <w:rFonts w:ascii="Times New Roman" w:hAnsi="Times New Roman"/>
          <w:bCs/>
          <w:sz w:val="28"/>
          <w:szCs w:val="20"/>
        </w:rPr>
        <w:t xml:space="preserve"> </w:t>
      </w:r>
      <w:r w:rsidRPr="00091490">
        <w:rPr>
          <w:rFonts w:ascii="Times New Roman" w:hAnsi="Times New Roman"/>
          <w:bCs/>
          <w:i/>
          <w:sz w:val="28"/>
          <w:szCs w:val="20"/>
        </w:rPr>
        <w:t>46:19:000000:000</w:t>
      </w:r>
      <w:r>
        <w:rPr>
          <w:rFonts w:ascii="Times New Roman" w:hAnsi="Times New Roman"/>
          <w:bCs/>
          <w:sz w:val="28"/>
          <w:szCs w:val="20"/>
        </w:rPr>
        <w:t>, из категории «</w:t>
      </w:r>
      <w:r>
        <w:rPr>
          <w:rFonts w:ascii="Times New Roman" w:hAnsi="Times New Roman"/>
          <w:bCs/>
          <w:i/>
          <w:sz w:val="28"/>
          <w:szCs w:val="20"/>
        </w:rPr>
        <w:t xml:space="preserve"> </w:t>
      </w:r>
      <w:r w:rsidRPr="00091490">
        <w:rPr>
          <w:rStyle w:val="Emphasis"/>
          <w:rFonts w:ascii="Times New Roman" w:hAnsi="Times New Roman"/>
          <w:color w:val="4B494B"/>
          <w:sz w:val="28"/>
          <w:szCs w:val="28"/>
          <w:shd w:val="clear" w:color="auto" w:fill="FFFFFF"/>
        </w:rPr>
        <w:t>земли водного фонда</w:t>
      </w:r>
      <w:r>
        <w:rPr>
          <w:rFonts w:ascii="Times New Roman" w:hAnsi="Times New Roman"/>
          <w:bCs/>
          <w:sz w:val="28"/>
          <w:szCs w:val="20"/>
        </w:rPr>
        <w:t>»</w:t>
      </w:r>
    </w:p>
    <w:p w:rsidR="00C57228" w:rsidRPr="00DE02BC" w:rsidRDefault="00C57228" w:rsidP="006F7B09">
      <w:pPr>
        <w:spacing w:after="0" w:line="240" w:lineRule="auto"/>
        <w:ind w:left="1701"/>
        <w:jc w:val="center"/>
        <w:rPr>
          <w:rFonts w:ascii="Times New Roman" w:hAnsi="Times New Roman"/>
          <w:bCs/>
          <w:i/>
          <w:sz w:val="28"/>
          <w:szCs w:val="20"/>
          <w:vertAlign w:val="superscript"/>
        </w:rPr>
      </w:pPr>
      <w:r w:rsidRPr="00DE02BC">
        <w:rPr>
          <w:rFonts w:ascii="Times New Roman" w:hAnsi="Times New Roman"/>
          <w:bCs/>
          <w:i/>
          <w:sz w:val="28"/>
          <w:szCs w:val="20"/>
          <w:vertAlign w:val="superscript"/>
        </w:rPr>
        <w:t>(в состав которых входит земельный участок)</w:t>
      </w:r>
    </w:p>
    <w:p w:rsidR="00C57228" w:rsidRDefault="00C57228" w:rsidP="006F7B09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t>в категорию «</w:t>
      </w:r>
      <w:r w:rsidRPr="00091490">
        <w:rPr>
          <w:rFonts w:ascii="Times New Roman" w:hAnsi="Times New Roman"/>
          <w:bCs/>
          <w:i/>
          <w:sz w:val="28"/>
          <w:szCs w:val="20"/>
        </w:rPr>
        <w:t>земли населенных пунктов</w:t>
      </w:r>
      <w:r>
        <w:rPr>
          <w:rFonts w:ascii="Times New Roman" w:hAnsi="Times New Roman"/>
          <w:bCs/>
          <w:sz w:val="28"/>
          <w:szCs w:val="20"/>
        </w:rPr>
        <w:t xml:space="preserve">», </w:t>
      </w:r>
    </w:p>
    <w:p w:rsidR="00C57228" w:rsidRPr="00DE02BC" w:rsidRDefault="00C57228" w:rsidP="006F7B09">
      <w:pPr>
        <w:spacing w:after="0" w:line="240" w:lineRule="auto"/>
        <w:ind w:left="1560"/>
        <w:jc w:val="center"/>
        <w:rPr>
          <w:rFonts w:ascii="Times New Roman" w:hAnsi="Times New Roman"/>
          <w:bCs/>
          <w:i/>
          <w:sz w:val="28"/>
          <w:szCs w:val="20"/>
          <w:vertAlign w:val="superscript"/>
        </w:rPr>
      </w:pPr>
      <w:r w:rsidRPr="00DE02BC">
        <w:rPr>
          <w:rFonts w:ascii="Times New Roman" w:hAnsi="Times New Roman"/>
          <w:bCs/>
          <w:i/>
          <w:sz w:val="28"/>
          <w:szCs w:val="20"/>
          <w:vertAlign w:val="superscript"/>
        </w:rPr>
        <w:t>(перевод в состав которых предполагается осуществить)</w:t>
      </w:r>
    </w:p>
    <w:p w:rsidR="00C57228" w:rsidRDefault="00C57228" w:rsidP="006F7B09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 w:rsidRPr="00DE02BC">
        <w:rPr>
          <w:rFonts w:ascii="Times New Roman" w:hAnsi="Times New Roman"/>
          <w:bCs/>
          <w:sz w:val="28"/>
          <w:szCs w:val="20"/>
        </w:rPr>
        <w:t>обоснование перевода земельного участка из состава земель одной категории в другую</w:t>
      </w:r>
      <w:r>
        <w:rPr>
          <w:rFonts w:ascii="Times New Roman" w:hAnsi="Times New Roman"/>
          <w:bCs/>
          <w:sz w:val="28"/>
          <w:szCs w:val="20"/>
        </w:rPr>
        <w:t xml:space="preserve"> _________________________________________________________; права на земельный участок _________________________________________.</w:t>
      </w:r>
    </w:p>
    <w:p w:rsidR="00C57228" w:rsidRPr="00E541E6" w:rsidRDefault="00C57228" w:rsidP="006F7B09">
      <w:pPr>
        <w:spacing w:before="28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К заявлению прилагаются: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714"/>
        <w:gridCol w:w="6095"/>
        <w:gridCol w:w="2555"/>
      </w:tblGrid>
      <w:tr w:rsidR="00C57228" w:rsidRPr="001715FC" w:rsidTr="007E3A6D">
        <w:trPr>
          <w:trHeight w:val="283"/>
        </w:trPr>
        <w:tc>
          <w:tcPr>
            <w:tcW w:w="714" w:type="dxa"/>
          </w:tcPr>
          <w:p w:rsidR="00C57228" w:rsidRPr="001715FC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F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C57228" w:rsidRPr="001715FC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FC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555" w:type="dxa"/>
          </w:tcPr>
          <w:p w:rsidR="00C57228" w:rsidRPr="001715FC" w:rsidRDefault="00C57228" w:rsidP="007E3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FC">
              <w:rPr>
                <w:rFonts w:ascii="Times New Roman" w:hAnsi="Times New Roman"/>
                <w:sz w:val="24"/>
                <w:szCs w:val="24"/>
              </w:rPr>
              <w:t>Реквизиты документа</w:t>
            </w:r>
          </w:p>
        </w:tc>
      </w:tr>
      <w:tr w:rsidR="00C57228" w:rsidRPr="001715FC" w:rsidTr="007E3A6D">
        <w:trPr>
          <w:trHeight w:val="283"/>
        </w:trPr>
        <w:tc>
          <w:tcPr>
            <w:tcW w:w="714" w:type="dxa"/>
          </w:tcPr>
          <w:p w:rsidR="00C57228" w:rsidRPr="00E541E6" w:rsidRDefault="00C57228" w:rsidP="006F7B09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09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228" w:rsidRPr="001715FC" w:rsidTr="007E3A6D">
        <w:trPr>
          <w:trHeight w:val="283"/>
        </w:trPr>
        <w:tc>
          <w:tcPr>
            <w:tcW w:w="714" w:type="dxa"/>
          </w:tcPr>
          <w:p w:rsidR="00C57228" w:rsidRPr="00E541E6" w:rsidRDefault="00C57228" w:rsidP="006F7B09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714" w:hanging="42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228" w:rsidRPr="001715FC" w:rsidTr="007E3A6D">
        <w:trPr>
          <w:trHeight w:val="283"/>
        </w:trPr>
        <w:tc>
          <w:tcPr>
            <w:tcW w:w="714" w:type="dxa"/>
          </w:tcPr>
          <w:p w:rsidR="00C57228" w:rsidRPr="00E541E6" w:rsidRDefault="00C57228" w:rsidP="006F7B09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714" w:hanging="42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C57228" w:rsidRPr="001715FC" w:rsidRDefault="00C57228" w:rsidP="007E3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7228" w:rsidRPr="00E541E6" w:rsidRDefault="00C57228" w:rsidP="006F7B09">
      <w:pPr>
        <w:tabs>
          <w:tab w:val="left" w:pos="6663"/>
        </w:tabs>
        <w:spacing w:before="28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Заявитель: ___________________________________</w:t>
      </w:r>
      <w:r w:rsidRPr="00E541E6">
        <w:rPr>
          <w:rFonts w:ascii="Times New Roman" w:hAnsi="Times New Roman"/>
          <w:sz w:val="28"/>
          <w:szCs w:val="28"/>
        </w:rPr>
        <w:tab/>
        <w:t>__________________</w:t>
      </w:r>
    </w:p>
    <w:p w:rsidR="00C57228" w:rsidRPr="00E541E6" w:rsidRDefault="00C57228" w:rsidP="006F7B09">
      <w:pPr>
        <w:tabs>
          <w:tab w:val="left" w:pos="6521"/>
        </w:tabs>
        <w:spacing w:after="0" w:line="240" w:lineRule="auto"/>
        <w:ind w:left="1276" w:right="-2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E541E6">
        <w:rPr>
          <w:rFonts w:ascii="Times New Roman" w:hAnsi="Times New Roman"/>
          <w:i/>
          <w:sz w:val="28"/>
          <w:szCs w:val="28"/>
          <w:vertAlign w:val="superscript"/>
        </w:rPr>
        <w:t>(Ф.И.О., наименование организации)</w:t>
      </w:r>
      <w:r w:rsidRPr="00E541E6">
        <w:rPr>
          <w:rFonts w:ascii="Times New Roman" w:hAnsi="Times New Roman"/>
          <w:i/>
          <w:sz w:val="28"/>
          <w:szCs w:val="28"/>
          <w:vertAlign w:val="superscript"/>
        </w:rPr>
        <w:tab/>
        <w:t>(печать, подпись)</w:t>
      </w:r>
    </w:p>
    <w:p w:rsidR="00C57228" w:rsidRDefault="00C57228" w:rsidP="006F7B09">
      <w:pPr>
        <w:tabs>
          <w:tab w:val="left" w:pos="709"/>
        </w:tabs>
        <w:suppressAutoHyphens/>
        <w:spacing w:after="0" w:line="100" w:lineRule="atLeast"/>
        <w:ind w:left="4820" w:firstLine="3"/>
        <w:jc w:val="center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«___» ____________ 20 ___ г.</w:t>
      </w:r>
    </w:p>
    <w:p w:rsidR="00C57228" w:rsidRPr="007E062B" w:rsidRDefault="00C57228" w:rsidP="007E062B">
      <w:pPr>
        <w:spacing w:after="0" w:line="240" w:lineRule="auto"/>
        <w:rPr>
          <w:rFonts w:ascii="Times New Roman" w:hAnsi="Times New Roman"/>
          <w:sz w:val="28"/>
        </w:rPr>
      </w:pPr>
    </w:p>
    <w:sectPr w:rsidR="00C57228" w:rsidRPr="007E062B" w:rsidSect="007E3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228" w:rsidRDefault="00C57228" w:rsidP="00825091">
      <w:pPr>
        <w:spacing w:after="0" w:line="240" w:lineRule="auto"/>
      </w:pPr>
      <w:r>
        <w:separator/>
      </w:r>
    </w:p>
  </w:endnote>
  <w:endnote w:type="continuationSeparator" w:id="0">
    <w:p w:rsidR="00C57228" w:rsidRDefault="00C57228" w:rsidP="0082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228" w:rsidRDefault="00C57228" w:rsidP="00825091">
      <w:pPr>
        <w:spacing w:after="0" w:line="240" w:lineRule="auto"/>
      </w:pPr>
      <w:r>
        <w:separator/>
      </w:r>
    </w:p>
  </w:footnote>
  <w:footnote w:type="continuationSeparator" w:id="0">
    <w:p w:rsidR="00C57228" w:rsidRDefault="00C57228" w:rsidP="0082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228" w:rsidRPr="005B4D1B" w:rsidRDefault="00C57228">
    <w:pPr>
      <w:pStyle w:val="Header"/>
      <w:jc w:val="center"/>
      <w:rPr>
        <w:rFonts w:ascii="Times New Roman" w:hAnsi="Times New Roman"/>
        <w:sz w:val="28"/>
      </w:rPr>
    </w:pPr>
    <w:r w:rsidRPr="005B4D1B">
      <w:rPr>
        <w:rFonts w:ascii="Times New Roman" w:hAnsi="Times New Roman"/>
        <w:sz w:val="28"/>
      </w:rPr>
      <w:fldChar w:fldCharType="begin"/>
    </w:r>
    <w:r w:rsidRPr="005B4D1B">
      <w:rPr>
        <w:rFonts w:ascii="Times New Roman" w:hAnsi="Times New Roman"/>
        <w:sz w:val="28"/>
      </w:rPr>
      <w:instrText xml:space="preserve"> PAGE   \* MERGEFORMAT </w:instrText>
    </w:r>
    <w:r w:rsidRPr="005B4D1B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14</w:t>
    </w:r>
    <w:r w:rsidRPr="005B4D1B">
      <w:rPr>
        <w:rFonts w:ascii="Times New Roman" w:hAnsi="Times New Roman"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A23"/>
    <w:multiLevelType w:val="hybridMultilevel"/>
    <w:tmpl w:val="5600C6EC"/>
    <w:lvl w:ilvl="0" w:tplc="08DE713C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4F962B8"/>
    <w:multiLevelType w:val="hybridMultilevel"/>
    <w:tmpl w:val="284E943C"/>
    <w:lvl w:ilvl="0" w:tplc="08DE713C">
      <w:start w:val="1"/>
      <w:numFmt w:val="decimal"/>
      <w:lvlText w:val="%1"/>
      <w:lvlJc w:val="left"/>
      <w:pPr>
        <w:ind w:left="-35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09" w:hanging="180"/>
      </w:pPr>
      <w:rPr>
        <w:rFonts w:cs="Times New Roman"/>
      </w:rPr>
    </w:lvl>
  </w:abstractNum>
  <w:abstractNum w:abstractNumId="2">
    <w:nsid w:val="0E3B31B8"/>
    <w:multiLevelType w:val="hybridMultilevel"/>
    <w:tmpl w:val="36E66206"/>
    <w:lvl w:ilvl="0" w:tplc="08DE713C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CB343DA"/>
    <w:multiLevelType w:val="hybridMultilevel"/>
    <w:tmpl w:val="30BC1170"/>
    <w:lvl w:ilvl="0" w:tplc="08DE713C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D126DD3"/>
    <w:multiLevelType w:val="hybridMultilevel"/>
    <w:tmpl w:val="10E6AB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E7B0550"/>
    <w:multiLevelType w:val="hybridMultilevel"/>
    <w:tmpl w:val="1C009646"/>
    <w:lvl w:ilvl="0" w:tplc="08DE713C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0A55FB4"/>
    <w:multiLevelType w:val="hybridMultilevel"/>
    <w:tmpl w:val="865E2E16"/>
    <w:lvl w:ilvl="0" w:tplc="08DE713C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CD866EB"/>
    <w:multiLevelType w:val="hybridMultilevel"/>
    <w:tmpl w:val="05328A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03A026E"/>
    <w:multiLevelType w:val="hybridMultilevel"/>
    <w:tmpl w:val="865E2E16"/>
    <w:lvl w:ilvl="0" w:tplc="08DE713C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2043729"/>
    <w:multiLevelType w:val="hybridMultilevel"/>
    <w:tmpl w:val="F30E1F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92A5FAA"/>
    <w:multiLevelType w:val="hybridMultilevel"/>
    <w:tmpl w:val="7DC20172"/>
    <w:lvl w:ilvl="0" w:tplc="08DE713C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43F6799"/>
    <w:multiLevelType w:val="hybridMultilevel"/>
    <w:tmpl w:val="69E036B8"/>
    <w:lvl w:ilvl="0" w:tplc="28EA1CF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7556298C"/>
    <w:multiLevelType w:val="hybridMultilevel"/>
    <w:tmpl w:val="30BC1170"/>
    <w:lvl w:ilvl="0" w:tplc="08DE713C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615531C"/>
    <w:multiLevelType w:val="hybridMultilevel"/>
    <w:tmpl w:val="284E943C"/>
    <w:lvl w:ilvl="0" w:tplc="08DE713C">
      <w:start w:val="1"/>
      <w:numFmt w:val="decimal"/>
      <w:lvlText w:val="%1"/>
      <w:lvlJc w:val="left"/>
      <w:pPr>
        <w:ind w:left="-35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09" w:hanging="180"/>
      </w:pPr>
      <w:rPr>
        <w:rFonts w:cs="Times New Roman"/>
      </w:rPr>
    </w:lvl>
  </w:abstractNum>
  <w:abstractNum w:abstractNumId="14">
    <w:nsid w:val="7D015141"/>
    <w:multiLevelType w:val="hybridMultilevel"/>
    <w:tmpl w:val="FAC286B8"/>
    <w:lvl w:ilvl="0" w:tplc="28EA1CF4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2"/>
  </w:num>
  <w:num w:numId="5">
    <w:abstractNumId w:val="12"/>
  </w:num>
  <w:num w:numId="6">
    <w:abstractNumId w:val="8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14"/>
  </w:num>
  <w:num w:numId="13">
    <w:abstractNumId w:val="11"/>
  </w:num>
  <w:num w:numId="14">
    <w:abstractNumId w:val="1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5091"/>
    <w:rsid w:val="000147E8"/>
    <w:rsid w:val="000206CA"/>
    <w:rsid w:val="0004634F"/>
    <w:rsid w:val="00053E97"/>
    <w:rsid w:val="000709FD"/>
    <w:rsid w:val="0008054C"/>
    <w:rsid w:val="00091490"/>
    <w:rsid w:val="000A136D"/>
    <w:rsid w:val="000A2EC9"/>
    <w:rsid w:val="000D71E3"/>
    <w:rsid w:val="000D7BB0"/>
    <w:rsid w:val="000D7E09"/>
    <w:rsid w:val="00103AA2"/>
    <w:rsid w:val="00117A8A"/>
    <w:rsid w:val="00125051"/>
    <w:rsid w:val="00131D98"/>
    <w:rsid w:val="00134D5B"/>
    <w:rsid w:val="00143A10"/>
    <w:rsid w:val="00153242"/>
    <w:rsid w:val="00155551"/>
    <w:rsid w:val="001675CF"/>
    <w:rsid w:val="0017144F"/>
    <w:rsid w:val="001715FC"/>
    <w:rsid w:val="00174A5A"/>
    <w:rsid w:val="00174D04"/>
    <w:rsid w:val="0017679F"/>
    <w:rsid w:val="0017726E"/>
    <w:rsid w:val="00177A15"/>
    <w:rsid w:val="0018200D"/>
    <w:rsid w:val="0018618C"/>
    <w:rsid w:val="00197D32"/>
    <w:rsid w:val="001A00F5"/>
    <w:rsid w:val="001A55D8"/>
    <w:rsid w:val="001D7C24"/>
    <w:rsid w:val="001F0D0B"/>
    <w:rsid w:val="00204B36"/>
    <w:rsid w:val="00252290"/>
    <w:rsid w:val="00270C75"/>
    <w:rsid w:val="00277389"/>
    <w:rsid w:val="00287899"/>
    <w:rsid w:val="00290A2A"/>
    <w:rsid w:val="002A565B"/>
    <w:rsid w:val="002B1D73"/>
    <w:rsid w:val="00321013"/>
    <w:rsid w:val="003243A4"/>
    <w:rsid w:val="00365CDE"/>
    <w:rsid w:val="00372C71"/>
    <w:rsid w:val="003848B5"/>
    <w:rsid w:val="0039755A"/>
    <w:rsid w:val="003A4E86"/>
    <w:rsid w:val="003B2F3B"/>
    <w:rsid w:val="003D65B8"/>
    <w:rsid w:val="003F30BD"/>
    <w:rsid w:val="004255C1"/>
    <w:rsid w:val="00425C92"/>
    <w:rsid w:val="00427A55"/>
    <w:rsid w:val="00443862"/>
    <w:rsid w:val="00462D39"/>
    <w:rsid w:val="00491112"/>
    <w:rsid w:val="00494E02"/>
    <w:rsid w:val="004B124B"/>
    <w:rsid w:val="004B260C"/>
    <w:rsid w:val="004D4236"/>
    <w:rsid w:val="004F30B1"/>
    <w:rsid w:val="004F6757"/>
    <w:rsid w:val="00504908"/>
    <w:rsid w:val="005328E1"/>
    <w:rsid w:val="00543425"/>
    <w:rsid w:val="005534A3"/>
    <w:rsid w:val="005613B4"/>
    <w:rsid w:val="0057000B"/>
    <w:rsid w:val="00585D88"/>
    <w:rsid w:val="005B266B"/>
    <w:rsid w:val="005B4D1B"/>
    <w:rsid w:val="005D20DC"/>
    <w:rsid w:val="005E10B2"/>
    <w:rsid w:val="005E361F"/>
    <w:rsid w:val="005E6EB1"/>
    <w:rsid w:val="0060433C"/>
    <w:rsid w:val="00604491"/>
    <w:rsid w:val="00606D70"/>
    <w:rsid w:val="00610718"/>
    <w:rsid w:val="00623CAB"/>
    <w:rsid w:val="00637DC2"/>
    <w:rsid w:val="00656F90"/>
    <w:rsid w:val="00661050"/>
    <w:rsid w:val="006678B7"/>
    <w:rsid w:val="006958A1"/>
    <w:rsid w:val="006A6645"/>
    <w:rsid w:val="006A719B"/>
    <w:rsid w:val="006A76F0"/>
    <w:rsid w:val="006E5DAD"/>
    <w:rsid w:val="006F2989"/>
    <w:rsid w:val="006F7B09"/>
    <w:rsid w:val="00705E80"/>
    <w:rsid w:val="007153B9"/>
    <w:rsid w:val="0071543F"/>
    <w:rsid w:val="0073614D"/>
    <w:rsid w:val="007573DE"/>
    <w:rsid w:val="00760CDB"/>
    <w:rsid w:val="0077130B"/>
    <w:rsid w:val="007828BE"/>
    <w:rsid w:val="007A1269"/>
    <w:rsid w:val="007B05C6"/>
    <w:rsid w:val="007C038D"/>
    <w:rsid w:val="007C1951"/>
    <w:rsid w:val="007E062B"/>
    <w:rsid w:val="007E1395"/>
    <w:rsid w:val="007E3A6D"/>
    <w:rsid w:val="007E418D"/>
    <w:rsid w:val="007F5A42"/>
    <w:rsid w:val="00800CF1"/>
    <w:rsid w:val="008035C6"/>
    <w:rsid w:val="008046BD"/>
    <w:rsid w:val="008074B2"/>
    <w:rsid w:val="008126E8"/>
    <w:rsid w:val="00825091"/>
    <w:rsid w:val="00832382"/>
    <w:rsid w:val="00836828"/>
    <w:rsid w:val="0084320F"/>
    <w:rsid w:val="008516EB"/>
    <w:rsid w:val="008917B8"/>
    <w:rsid w:val="00892A31"/>
    <w:rsid w:val="008C159A"/>
    <w:rsid w:val="008C6486"/>
    <w:rsid w:val="008E44ED"/>
    <w:rsid w:val="0092442D"/>
    <w:rsid w:val="0092733B"/>
    <w:rsid w:val="0093033D"/>
    <w:rsid w:val="0093651A"/>
    <w:rsid w:val="00952CD8"/>
    <w:rsid w:val="00982383"/>
    <w:rsid w:val="00996ED1"/>
    <w:rsid w:val="009A13D1"/>
    <w:rsid w:val="009C258A"/>
    <w:rsid w:val="009D0331"/>
    <w:rsid w:val="009D3CE4"/>
    <w:rsid w:val="00A067F7"/>
    <w:rsid w:val="00A24E62"/>
    <w:rsid w:val="00A36D3F"/>
    <w:rsid w:val="00A53A42"/>
    <w:rsid w:val="00A61EEA"/>
    <w:rsid w:val="00AB7F76"/>
    <w:rsid w:val="00AC5716"/>
    <w:rsid w:val="00AD3E47"/>
    <w:rsid w:val="00AD635A"/>
    <w:rsid w:val="00AD7846"/>
    <w:rsid w:val="00B02DF2"/>
    <w:rsid w:val="00B0591C"/>
    <w:rsid w:val="00B1158B"/>
    <w:rsid w:val="00B22F95"/>
    <w:rsid w:val="00B25966"/>
    <w:rsid w:val="00B32F52"/>
    <w:rsid w:val="00B338A7"/>
    <w:rsid w:val="00B46457"/>
    <w:rsid w:val="00B5142F"/>
    <w:rsid w:val="00B66607"/>
    <w:rsid w:val="00B75D71"/>
    <w:rsid w:val="00B760C6"/>
    <w:rsid w:val="00B800F5"/>
    <w:rsid w:val="00B876AB"/>
    <w:rsid w:val="00B93BD8"/>
    <w:rsid w:val="00BB0DCF"/>
    <w:rsid w:val="00BB3B4A"/>
    <w:rsid w:val="00BB4F6F"/>
    <w:rsid w:val="00BB7A36"/>
    <w:rsid w:val="00BC6728"/>
    <w:rsid w:val="00BD5D0C"/>
    <w:rsid w:val="00BE2BD9"/>
    <w:rsid w:val="00BF1B41"/>
    <w:rsid w:val="00C005E2"/>
    <w:rsid w:val="00C01410"/>
    <w:rsid w:val="00C11D17"/>
    <w:rsid w:val="00C14F07"/>
    <w:rsid w:val="00C55B47"/>
    <w:rsid w:val="00C57228"/>
    <w:rsid w:val="00C64208"/>
    <w:rsid w:val="00C8247F"/>
    <w:rsid w:val="00CA1798"/>
    <w:rsid w:val="00CA6214"/>
    <w:rsid w:val="00CB2051"/>
    <w:rsid w:val="00CB3532"/>
    <w:rsid w:val="00CC73AE"/>
    <w:rsid w:val="00CC7A9C"/>
    <w:rsid w:val="00CD09D6"/>
    <w:rsid w:val="00CD6E4F"/>
    <w:rsid w:val="00CF2324"/>
    <w:rsid w:val="00D41753"/>
    <w:rsid w:val="00D437EA"/>
    <w:rsid w:val="00D522F4"/>
    <w:rsid w:val="00D525E0"/>
    <w:rsid w:val="00D62B28"/>
    <w:rsid w:val="00D6616F"/>
    <w:rsid w:val="00D72D6C"/>
    <w:rsid w:val="00D8007B"/>
    <w:rsid w:val="00D9092A"/>
    <w:rsid w:val="00DB0F61"/>
    <w:rsid w:val="00DB19A5"/>
    <w:rsid w:val="00DB54A3"/>
    <w:rsid w:val="00DB6545"/>
    <w:rsid w:val="00DC0E4E"/>
    <w:rsid w:val="00DE02BC"/>
    <w:rsid w:val="00DF5622"/>
    <w:rsid w:val="00DF6699"/>
    <w:rsid w:val="00E05CB7"/>
    <w:rsid w:val="00E225C5"/>
    <w:rsid w:val="00E2341B"/>
    <w:rsid w:val="00E304A6"/>
    <w:rsid w:val="00E40730"/>
    <w:rsid w:val="00E40F1E"/>
    <w:rsid w:val="00E541E6"/>
    <w:rsid w:val="00E8569F"/>
    <w:rsid w:val="00EA5799"/>
    <w:rsid w:val="00EC243F"/>
    <w:rsid w:val="00EE19D0"/>
    <w:rsid w:val="00EE5CA2"/>
    <w:rsid w:val="00EF44AF"/>
    <w:rsid w:val="00EF70B1"/>
    <w:rsid w:val="00F02EF1"/>
    <w:rsid w:val="00F05327"/>
    <w:rsid w:val="00F12140"/>
    <w:rsid w:val="00F1454A"/>
    <w:rsid w:val="00F21897"/>
    <w:rsid w:val="00F41BFD"/>
    <w:rsid w:val="00F50FEC"/>
    <w:rsid w:val="00F62838"/>
    <w:rsid w:val="00F629C8"/>
    <w:rsid w:val="00F82968"/>
    <w:rsid w:val="00F8527D"/>
    <w:rsid w:val="00FE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05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2509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2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25091"/>
    <w:rPr>
      <w:rFonts w:cs="Times New Roman"/>
    </w:rPr>
  </w:style>
  <w:style w:type="paragraph" w:styleId="ListParagraph">
    <w:name w:val="List Paragraph"/>
    <w:basedOn w:val="Normal"/>
    <w:link w:val="ListParagraphChar"/>
    <w:uiPriority w:val="99"/>
    <w:qFormat/>
    <w:rsid w:val="007E062B"/>
    <w:pPr>
      <w:ind w:left="720"/>
      <w:contextualSpacing/>
    </w:pPr>
  </w:style>
  <w:style w:type="table" w:styleId="TableGrid">
    <w:name w:val="Table Grid"/>
    <w:basedOn w:val="TableNormal"/>
    <w:uiPriority w:val="99"/>
    <w:rsid w:val="00EC243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locked/>
    <w:rsid w:val="00B800F5"/>
  </w:style>
  <w:style w:type="paragraph" w:styleId="NormalWeb">
    <w:name w:val="Normal (Web)"/>
    <w:basedOn w:val="Normal"/>
    <w:uiPriority w:val="99"/>
    <w:rsid w:val="007E41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C01410"/>
    <w:rPr>
      <w:rFonts w:cs="Times New Roman"/>
      <w:b/>
      <w:bCs/>
    </w:rPr>
  </w:style>
  <w:style w:type="paragraph" w:customStyle="1" w:styleId="ConsPlusNormal">
    <w:name w:val="ConsPlusNormal"/>
    <w:uiPriority w:val="99"/>
    <w:rsid w:val="006F7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6F7B0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59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1171</TotalTime>
  <Pages>14</Pages>
  <Words>2543</Words>
  <Characters>14498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97</cp:revision>
  <cp:lastPrinted>2016-10-13T05:53:00Z</cp:lastPrinted>
  <dcterms:created xsi:type="dcterms:W3CDTF">2016-02-08T05:07:00Z</dcterms:created>
  <dcterms:modified xsi:type="dcterms:W3CDTF">2019-07-29T06:28:00Z</dcterms:modified>
</cp:coreProperties>
</file>